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398A" w14:textId="7BED0656" w:rsidR="00770D69" w:rsidRDefault="00770D69" w:rsidP="00770D6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MS Mincho" w:hAnsi="Arial" w:cs="Arial"/>
          <w:b/>
          <w:color w:val="000000"/>
          <w:sz w:val="22"/>
          <w:lang w:val="pt-BR"/>
        </w:rPr>
      </w:pPr>
      <w:bookmarkStart w:id="0" w:name="Title"/>
      <w:bookmarkStart w:id="1" w:name="DocumentFor"/>
      <w:bookmarkEnd w:id="0"/>
      <w:bookmarkEnd w:id="1"/>
      <w:r>
        <w:rPr>
          <w:rFonts w:ascii="Arial" w:eastAsia="MS Mincho" w:hAnsi="Arial" w:cs="Arial"/>
          <w:b/>
          <w:color w:val="000000"/>
          <w:sz w:val="22"/>
          <w:lang w:val="pt-BR"/>
        </w:rPr>
        <w:t>3GPP TSG-RAN WG4 Meeting # 107</w:t>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sidRPr="00770D69">
        <w:rPr>
          <w:rFonts w:ascii="Arial" w:eastAsia="MS Mincho" w:hAnsi="Arial" w:cs="Arial"/>
          <w:b/>
          <w:color w:val="000000"/>
          <w:sz w:val="22"/>
          <w:lang w:val="pt-BR"/>
        </w:rPr>
        <w:t>R4-2310092</w:t>
      </w:r>
    </w:p>
    <w:p w14:paraId="24073F26" w14:textId="77777777" w:rsidR="00770D69" w:rsidRDefault="00770D69" w:rsidP="00770D6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MS Mincho" w:hAnsi="Arial" w:cs="Arial"/>
          <w:b/>
          <w:color w:val="000000"/>
          <w:sz w:val="22"/>
          <w:lang w:val="pt-BR"/>
        </w:rPr>
      </w:pPr>
      <w:r>
        <w:rPr>
          <w:rFonts w:ascii="Arial" w:eastAsia="MS Mincho" w:hAnsi="Arial" w:cs="Arial"/>
          <w:b/>
          <w:color w:val="000000"/>
          <w:sz w:val="22"/>
          <w:lang w:val="pt-BR"/>
        </w:rPr>
        <w:t>Incheon, KR, May 22 – May 26, 2023</w:t>
      </w:r>
    </w:p>
    <w:p w14:paraId="450E4A61" w14:textId="77777777" w:rsidR="00770D69" w:rsidRDefault="00770D69" w:rsidP="00770D6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hAnsi="Arial" w:cs="Arial"/>
          <w:color w:val="000000"/>
          <w:sz w:val="22"/>
          <w:lang w:eastAsia="zh-CN"/>
        </w:rPr>
        <w:t>8.27.6</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0FDF86B8"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D3307F" w:rsidRPr="00D3307F">
        <w:rPr>
          <w:rFonts w:ascii="Arial" w:eastAsia="MS Mincho" w:hAnsi="Arial" w:cs="Arial"/>
          <w:bCs/>
          <w:sz w:val="22"/>
        </w:rPr>
        <w:t>WF on NR NTN enhancements RRM requirements</w:t>
      </w:r>
      <w:r w:rsidR="000A43C1" w:rsidRPr="000A43C1" w:rsidDel="000A43C1">
        <w:rPr>
          <w:rFonts w:ascii="Arial" w:eastAsia="MS Mincho" w:hAnsi="Arial" w:cs="Arial"/>
          <w:b/>
          <w:sz w:val="22"/>
        </w:rPr>
        <w:t xml:space="preserve"> </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99433B2" w14:textId="6B3E34B9" w:rsidR="005825FA" w:rsidRDefault="005825FA" w:rsidP="005825FA">
      <w:pPr>
        <w:rPr>
          <w:i/>
          <w:lang w:eastAsia="zh-CN"/>
        </w:rPr>
      </w:pPr>
      <w:r>
        <w:rPr>
          <w:i/>
          <w:lang w:eastAsia="zh-CN"/>
        </w:rPr>
        <w:t xml:space="preserve">The WF covers the contributions submitted under the following </w:t>
      </w:r>
      <w:proofErr w:type="gramStart"/>
      <w:r>
        <w:rPr>
          <w:i/>
          <w:lang w:eastAsia="zh-CN"/>
        </w:rPr>
        <w:t>AI</w:t>
      </w:r>
      <w:proofErr w:type="gramEnd"/>
    </w:p>
    <w:p w14:paraId="4C70F2A4" w14:textId="380A9D40" w:rsidR="00367059" w:rsidRDefault="00F33C93" w:rsidP="00367059">
      <w:pPr>
        <w:pStyle w:val="ListParagraph"/>
        <w:numPr>
          <w:ilvl w:val="0"/>
          <w:numId w:val="7"/>
        </w:numPr>
        <w:ind w:firstLineChars="0"/>
        <w:rPr>
          <w:i/>
          <w:lang w:eastAsia="zh-CN"/>
        </w:rPr>
      </w:pPr>
      <w:r w:rsidRPr="00F33C93">
        <w:rPr>
          <w:i/>
          <w:lang w:eastAsia="zh-CN"/>
        </w:rPr>
        <w:t>8.27.5</w:t>
      </w:r>
      <w:r w:rsidRPr="00F33C93">
        <w:rPr>
          <w:i/>
          <w:lang w:eastAsia="zh-CN"/>
        </w:rPr>
        <w:tab/>
        <w:t>RRM core requirements</w:t>
      </w:r>
    </w:p>
    <w:p w14:paraId="12030CB1" w14:textId="0811DAD0" w:rsidR="002E5780" w:rsidRDefault="002E5780" w:rsidP="002E5780">
      <w:pPr>
        <w:pStyle w:val="Heading1"/>
        <w:rPr>
          <w:lang w:eastAsia="ja-JP"/>
        </w:rPr>
      </w:pPr>
      <w:r>
        <w:rPr>
          <w:lang w:eastAsia="ja-JP"/>
        </w:rPr>
        <w:t>Coverage enhancement</w:t>
      </w:r>
    </w:p>
    <w:p w14:paraId="300418D5" w14:textId="66006069" w:rsidR="002E5780" w:rsidRPr="000F092E" w:rsidRDefault="002E5780" w:rsidP="000F092E">
      <w:pPr>
        <w:pStyle w:val="ListParagraph"/>
        <w:numPr>
          <w:ilvl w:val="0"/>
          <w:numId w:val="5"/>
        </w:numPr>
        <w:spacing w:after="120"/>
        <w:ind w:left="644" w:firstLineChars="0"/>
        <w:rPr>
          <w:szCs w:val="24"/>
          <w:lang w:eastAsia="zh-CN"/>
        </w:rPr>
      </w:pPr>
      <w:bookmarkStart w:id="2" w:name="_Hlk135873855"/>
      <w:r w:rsidRPr="000F092E">
        <w:rPr>
          <w:szCs w:val="24"/>
          <w:lang w:eastAsia="zh-CN"/>
        </w:rPr>
        <w:t>No agreement.</w:t>
      </w:r>
    </w:p>
    <w:bookmarkEnd w:id="2"/>
    <w:p w14:paraId="377F960E" w14:textId="77777777" w:rsidR="00CF666D" w:rsidRPr="002E5780" w:rsidRDefault="00CF666D" w:rsidP="002E5780">
      <w:pPr>
        <w:rPr>
          <w:lang w:val="sv-SE" w:eastAsia="ja-JP"/>
        </w:rPr>
      </w:pPr>
    </w:p>
    <w:p w14:paraId="46ECCE33" w14:textId="2F8D5266" w:rsidR="00EA377D" w:rsidRPr="007169B0" w:rsidRDefault="002A67CB">
      <w:pPr>
        <w:pStyle w:val="Heading1"/>
        <w:rPr>
          <w:lang w:val="en-US" w:eastAsia="ja-JP"/>
        </w:rPr>
      </w:pPr>
      <w:r w:rsidRPr="007169B0">
        <w:rPr>
          <w:lang w:val="en-US" w:eastAsia="ja-JP"/>
        </w:rPr>
        <w:t>NR-NTN deployment in above 10 GHz</w:t>
      </w:r>
    </w:p>
    <w:p w14:paraId="00AD272A" w14:textId="010A937A" w:rsidR="009B78A2" w:rsidRPr="00E46131" w:rsidRDefault="009B78A2" w:rsidP="006952C0">
      <w:pPr>
        <w:outlineLvl w:val="2"/>
        <w:rPr>
          <w:b/>
          <w:u w:val="single"/>
          <w:lang w:eastAsia="ko-KR"/>
        </w:rPr>
      </w:pPr>
      <w:r w:rsidRPr="00E46131">
        <w:rPr>
          <w:b/>
          <w:u w:val="single"/>
          <w:lang w:eastAsia="ko-KR"/>
        </w:rPr>
        <w:t>Issue 2-1: UE UL Timing Accuracy Requirements for UL SCSs of 60kHz and 120kHz</w:t>
      </w:r>
    </w:p>
    <w:p w14:paraId="073365A6" w14:textId="42087DBA" w:rsidR="00506589" w:rsidRPr="00E46131" w:rsidRDefault="00506589" w:rsidP="00506589">
      <w:pPr>
        <w:spacing w:after="120" w:line="252" w:lineRule="auto"/>
        <w:ind w:firstLine="284"/>
        <w:rPr>
          <w:b/>
          <w:bCs/>
          <w:u w:val="single"/>
          <w:lang w:eastAsia="ja-JP"/>
        </w:rPr>
      </w:pPr>
      <w:r w:rsidRPr="00E46131">
        <w:rPr>
          <w:b/>
          <w:bCs/>
          <w:u w:val="single"/>
          <w:lang w:eastAsia="ja-JP"/>
        </w:rPr>
        <w:t>Agreement:</w:t>
      </w:r>
    </w:p>
    <w:p w14:paraId="336355A7" w14:textId="77777777" w:rsidR="00F82272" w:rsidRPr="00E46131" w:rsidRDefault="00F82272" w:rsidP="00F82272">
      <w:pPr>
        <w:pStyle w:val="ListParagraph"/>
        <w:numPr>
          <w:ilvl w:val="0"/>
          <w:numId w:val="5"/>
        </w:numPr>
        <w:ind w:left="644" w:firstLineChars="0"/>
        <w:rPr>
          <w:lang w:eastAsia="ja-JP"/>
        </w:rPr>
      </w:pPr>
      <w:r w:rsidRPr="00E46131">
        <w:rPr>
          <w:lang w:eastAsia="ja-JP"/>
        </w:rPr>
        <w:t>The assumption of the maximum total positioning error due to UE location and Satellite position estimation error shall be tightened as below:</w:t>
      </w:r>
    </w:p>
    <w:p w14:paraId="04D9A7A9" w14:textId="77777777" w:rsidR="00F82272" w:rsidRPr="00E46131" w:rsidRDefault="00F82272" w:rsidP="00F82272">
      <w:pPr>
        <w:pStyle w:val="ListParagraph"/>
        <w:numPr>
          <w:ilvl w:val="1"/>
          <w:numId w:val="5"/>
        </w:numPr>
        <w:ind w:left="1364" w:firstLineChars="0"/>
        <w:rPr>
          <w:lang w:eastAsia="ja-JP"/>
        </w:rPr>
      </w:pPr>
      <w:r w:rsidRPr="00E46131">
        <w:rPr>
          <w:lang w:eastAsia="ja-JP"/>
        </w:rPr>
        <w:t>For UL SCS of 60kHz, [X] meters.</w:t>
      </w:r>
    </w:p>
    <w:p w14:paraId="2D01B684" w14:textId="77777777" w:rsidR="00F82272" w:rsidRPr="00E46131" w:rsidRDefault="00F82272" w:rsidP="00F82272">
      <w:pPr>
        <w:pStyle w:val="ListParagraph"/>
        <w:numPr>
          <w:ilvl w:val="1"/>
          <w:numId w:val="5"/>
        </w:numPr>
        <w:ind w:left="1364" w:firstLineChars="0"/>
        <w:rPr>
          <w:lang w:eastAsia="ja-JP"/>
        </w:rPr>
      </w:pPr>
      <w:r w:rsidRPr="00E46131">
        <w:rPr>
          <w:lang w:eastAsia="ja-JP"/>
        </w:rPr>
        <w:t>For UL SCS of 120kHz, [Y] meters</w:t>
      </w:r>
    </w:p>
    <w:p w14:paraId="35C3C1AB" w14:textId="77777777" w:rsidR="00F82272" w:rsidRPr="00E46131" w:rsidRDefault="00F82272" w:rsidP="00F82272">
      <w:pPr>
        <w:pStyle w:val="ListParagraph"/>
        <w:numPr>
          <w:ilvl w:val="1"/>
          <w:numId w:val="5"/>
        </w:numPr>
        <w:ind w:left="1364" w:firstLineChars="0"/>
        <w:rPr>
          <w:lang w:eastAsia="ja-JP"/>
        </w:rPr>
      </w:pPr>
      <w:r w:rsidRPr="00E46131">
        <w:rPr>
          <w:lang w:eastAsia="ja-JP"/>
        </w:rPr>
        <w:t xml:space="preserve">The above is applicable only when SSB SCS is equal to or higher than </w:t>
      </w:r>
      <w:proofErr w:type="gramStart"/>
      <w:r w:rsidRPr="00E46131">
        <w:rPr>
          <w:lang w:eastAsia="ja-JP"/>
        </w:rPr>
        <w:t>120kHz</w:t>
      </w:r>
      <w:proofErr w:type="gramEnd"/>
    </w:p>
    <w:p w14:paraId="31E97D30" w14:textId="77777777" w:rsidR="00F82272" w:rsidRPr="00E46131" w:rsidRDefault="00F82272" w:rsidP="00F82272">
      <w:pPr>
        <w:pStyle w:val="ListParagraph"/>
        <w:numPr>
          <w:ilvl w:val="1"/>
          <w:numId w:val="5"/>
        </w:numPr>
        <w:ind w:left="1364" w:firstLineChars="0"/>
        <w:rPr>
          <w:lang w:eastAsia="ja-JP"/>
        </w:rPr>
      </w:pPr>
      <w:r w:rsidRPr="00E46131">
        <w:rPr>
          <w:lang w:eastAsia="ja-JP"/>
        </w:rPr>
        <w:t>FFS on whether applicable to UE in mobile platform.</w:t>
      </w:r>
    </w:p>
    <w:p w14:paraId="65745986" w14:textId="77777777" w:rsidR="00F82272" w:rsidRPr="00E46131" w:rsidRDefault="00F82272" w:rsidP="00F82272">
      <w:pPr>
        <w:pStyle w:val="ListParagraph"/>
        <w:numPr>
          <w:ilvl w:val="1"/>
          <w:numId w:val="5"/>
        </w:numPr>
        <w:ind w:left="1364" w:firstLineChars="0"/>
        <w:rPr>
          <w:lang w:eastAsia="ja-JP"/>
        </w:rPr>
      </w:pPr>
      <w:r w:rsidRPr="00E46131">
        <w:rPr>
          <w:lang w:eastAsia="ja-JP"/>
        </w:rPr>
        <w:t>FFS on whether and how to connect the tightened UE positioning error to the advanced GNSS capability or UE type.</w:t>
      </w:r>
    </w:p>
    <w:p w14:paraId="3B9B67A2" w14:textId="77777777" w:rsidR="00F82272" w:rsidRPr="00E46131" w:rsidRDefault="00F82272" w:rsidP="00F82272">
      <w:pPr>
        <w:pStyle w:val="ListParagraph"/>
        <w:numPr>
          <w:ilvl w:val="1"/>
          <w:numId w:val="5"/>
        </w:numPr>
        <w:ind w:left="1364" w:firstLineChars="0"/>
        <w:rPr>
          <w:lang w:eastAsia="ja-JP"/>
        </w:rPr>
      </w:pPr>
      <w:r w:rsidRPr="00E46131">
        <w:rPr>
          <w:lang w:eastAsia="ja-JP"/>
        </w:rPr>
        <w:tab/>
        <w:t xml:space="preserve">FFS whether to use different requirements for different types of devices defined in the RF session and/or different satellite </w:t>
      </w:r>
      <w:proofErr w:type="gramStart"/>
      <w:r w:rsidRPr="00E46131">
        <w:rPr>
          <w:lang w:eastAsia="ja-JP"/>
        </w:rPr>
        <w:t>types</w:t>
      </w:r>
      <w:proofErr w:type="gramEnd"/>
    </w:p>
    <w:p w14:paraId="172A0BF1" w14:textId="1BE3AD53" w:rsidR="00F10C8F" w:rsidRDefault="00F10C8F" w:rsidP="00F10C8F">
      <w:pPr>
        <w:spacing w:after="120"/>
        <w:rPr>
          <w:szCs w:val="24"/>
          <w:lang w:eastAsia="zh-CN"/>
        </w:rPr>
      </w:pPr>
    </w:p>
    <w:p w14:paraId="3FE8A7A8" w14:textId="508C5C29" w:rsidR="00282233" w:rsidRPr="00282233" w:rsidRDefault="00C4761E" w:rsidP="00282233">
      <w:pPr>
        <w:outlineLvl w:val="2"/>
        <w:rPr>
          <w:b/>
          <w:u w:val="single"/>
          <w:lang w:eastAsia="ko-KR"/>
        </w:rPr>
      </w:pPr>
      <w:r w:rsidRPr="00C4761E">
        <w:rPr>
          <w:b/>
          <w:u w:val="single"/>
          <w:lang w:eastAsia="ko-KR"/>
        </w:rPr>
        <w:t>Issue 2-2: Measurement and Mobility Requirements in NR-NTN above 10 GHz bands</w:t>
      </w:r>
    </w:p>
    <w:p w14:paraId="5A9F55E1" w14:textId="77777777" w:rsidR="00C4761E" w:rsidRPr="000F092E" w:rsidRDefault="00C4761E" w:rsidP="00C4761E">
      <w:pPr>
        <w:pStyle w:val="ListParagraph"/>
        <w:numPr>
          <w:ilvl w:val="0"/>
          <w:numId w:val="5"/>
        </w:numPr>
        <w:spacing w:after="120"/>
        <w:ind w:left="644" w:firstLineChars="0"/>
        <w:rPr>
          <w:szCs w:val="24"/>
          <w:lang w:eastAsia="zh-CN"/>
        </w:rPr>
      </w:pPr>
      <w:r w:rsidRPr="000F092E">
        <w:rPr>
          <w:szCs w:val="24"/>
          <w:lang w:eastAsia="zh-CN"/>
        </w:rPr>
        <w:t>No agreement.</w:t>
      </w:r>
    </w:p>
    <w:p w14:paraId="087D09AB" w14:textId="0B3AB629" w:rsidR="00282233" w:rsidRDefault="00282233" w:rsidP="00F10C8F">
      <w:pPr>
        <w:spacing w:after="120"/>
        <w:rPr>
          <w:szCs w:val="24"/>
          <w:lang w:eastAsia="zh-CN"/>
        </w:rPr>
      </w:pPr>
    </w:p>
    <w:p w14:paraId="22294A58" w14:textId="0C50D310" w:rsidR="00B91166" w:rsidRDefault="00B91166" w:rsidP="00B91166">
      <w:pPr>
        <w:pStyle w:val="Heading1"/>
        <w:rPr>
          <w:lang w:eastAsia="ja-JP"/>
        </w:rPr>
      </w:pPr>
      <w:r>
        <w:rPr>
          <w:lang w:eastAsia="ja-JP"/>
        </w:rPr>
        <w:t>Network verified UE location</w:t>
      </w:r>
    </w:p>
    <w:p w14:paraId="623E90ED" w14:textId="77777777" w:rsidR="0000278B" w:rsidRDefault="0000278B" w:rsidP="0000278B">
      <w:pPr>
        <w:spacing w:after="120" w:line="252" w:lineRule="auto"/>
        <w:ind w:firstLine="284"/>
        <w:rPr>
          <w:b/>
          <w:bCs/>
          <w:u w:val="single"/>
          <w:lang w:eastAsia="ja-JP"/>
        </w:rPr>
      </w:pPr>
      <w:r w:rsidRPr="00503E28">
        <w:rPr>
          <w:b/>
          <w:bCs/>
          <w:u w:val="single"/>
          <w:lang w:eastAsia="ja-JP"/>
        </w:rPr>
        <w:t>Agreement:</w:t>
      </w:r>
    </w:p>
    <w:p w14:paraId="1E4C52D7" w14:textId="7DEAED02" w:rsidR="008F76E1" w:rsidRDefault="008F76E1" w:rsidP="00984CB9">
      <w:pPr>
        <w:pStyle w:val="ListParagraph"/>
        <w:numPr>
          <w:ilvl w:val="0"/>
          <w:numId w:val="10"/>
        </w:numPr>
        <w:overflowPunct/>
        <w:autoSpaceDE/>
        <w:adjustRightInd/>
        <w:spacing w:after="120" w:line="252" w:lineRule="auto"/>
        <w:ind w:left="644" w:firstLineChars="0"/>
        <w:textAlignment w:val="auto"/>
        <w:rPr>
          <w:lang w:eastAsia="ja-JP"/>
        </w:rPr>
      </w:pPr>
      <w:r>
        <w:rPr>
          <w:lang w:eastAsia="ja-JP"/>
        </w:rPr>
        <w:lastRenderedPageBreak/>
        <w:t>FFS</w:t>
      </w:r>
      <w:r w:rsidR="0000278B">
        <w:rPr>
          <w:lang w:eastAsia="ja-JP"/>
        </w:rPr>
        <w:t>:</w:t>
      </w:r>
      <w:r w:rsidR="00597FE5">
        <w:rPr>
          <w:lang w:eastAsia="ja-JP"/>
        </w:rPr>
        <w:t xml:space="preserve"> </w:t>
      </w:r>
      <w:r w:rsidR="00597FE5" w:rsidRPr="00984CB9">
        <w:rPr>
          <w:lang w:eastAsia="ja-JP"/>
        </w:rPr>
        <w:t>RAN4 to define measurement period and accuracy requirements for UE Rx-Tx measurement</w:t>
      </w:r>
    </w:p>
    <w:p w14:paraId="46BE8ABD" w14:textId="77777777" w:rsidR="00984CB9" w:rsidRPr="00984CB9" w:rsidRDefault="00984CB9" w:rsidP="00597FE5">
      <w:pPr>
        <w:pStyle w:val="ListParagraph"/>
        <w:numPr>
          <w:ilvl w:val="1"/>
          <w:numId w:val="10"/>
        </w:numPr>
        <w:overflowPunct/>
        <w:autoSpaceDE/>
        <w:adjustRightInd/>
        <w:spacing w:after="120" w:line="252" w:lineRule="auto"/>
        <w:ind w:left="1364" w:firstLineChars="0"/>
        <w:textAlignment w:val="auto"/>
        <w:rPr>
          <w:lang w:eastAsia="ja-JP"/>
        </w:rPr>
      </w:pPr>
      <w:r w:rsidRPr="00984CB9">
        <w:rPr>
          <w:lang w:eastAsia="ja-JP"/>
        </w:rPr>
        <w:t xml:space="preserve">Existing TN requirements can be used as baseline, </w:t>
      </w:r>
      <w:proofErr w:type="gramStart"/>
      <w:r w:rsidRPr="00984CB9">
        <w:rPr>
          <w:lang w:eastAsia="ja-JP"/>
        </w:rPr>
        <w:t>e.g.</w:t>
      </w:r>
      <w:proofErr w:type="gramEnd"/>
      <w:r w:rsidRPr="00984CB9">
        <w:rPr>
          <w:lang w:eastAsia="ja-JP"/>
        </w:rPr>
        <w:t xml:space="preserve"> 9.9.4.6 Measurement Period Requirements without Measurement Gaps</w:t>
      </w:r>
    </w:p>
    <w:p w14:paraId="16DD424A" w14:textId="77777777" w:rsidR="00984CB9" w:rsidRPr="00984CB9" w:rsidRDefault="00984CB9" w:rsidP="00597FE5">
      <w:pPr>
        <w:pStyle w:val="ListParagraph"/>
        <w:numPr>
          <w:ilvl w:val="1"/>
          <w:numId w:val="10"/>
        </w:numPr>
        <w:overflowPunct/>
        <w:autoSpaceDE/>
        <w:adjustRightInd/>
        <w:spacing w:after="120" w:line="252" w:lineRule="auto"/>
        <w:ind w:left="1364" w:firstLineChars="0"/>
        <w:textAlignment w:val="auto"/>
        <w:rPr>
          <w:lang w:eastAsia="ja-JP"/>
        </w:rPr>
      </w:pPr>
      <w:r w:rsidRPr="00984CB9">
        <w:rPr>
          <w:lang w:eastAsia="ja-JP"/>
        </w:rPr>
        <w:t xml:space="preserve">NTN specific aspects including necessary side conditions, if any, will be further discussed based on RAN1 </w:t>
      </w:r>
      <w:proofErr w:type="gramStart"/>
      <w:r w:rsidRPr="00984CB9">
        <w:rPr>
          <w:lang w:eastAsia="ja-JP"/>
        </w:rPr>
        <w:t>progress</w:t>
      </w:r>
      <w:proofErr w:type="gramEnd"/>
    </w:p>
    <w:p w14:paraId="55883905" w14:textId="77777777" w:rsidR="00CF666D" w:rsidRPr="002E5780" w:rsidRDefault="00CF666D" w:rsidP="00FF213C">
      <w:pPr>
        <w:rPr>
          <w:lang w:val="sv-SE" w:eastAsia="ja-JP"/>
        </w:rPr>
      </w:pPr>
    </w:p>
    <w:p w14:paraId="69B16536" w14:textId="183D78A7" w:rsidR="003464ED" w:rsidRDefault="003464ED" w:rsidP="003464ED">
      <w:pPr>
        <w:pStyle w:val="Heading1"/>
        <w:rPr>
          <w:lang w:val="en-US" w:eastAsia="ja-JP"/>
        </w:rPr>
      </w:pPr>
      <w:r>
        <w:rPr>
          <w:lang w:val="en-US" w:eastAsia="ja-JP"/>
        </w:rPr>
        <w:t>NTN-TN and NTN-NTN cell reselection enhancements</w:t>
      </w:r>
    </w:p>
    <w:p w14:paraId="26091721" w14:textId="77777777" w:rsidR="00793277" w:rsidRPr="00793277" w:rsidRDefault="00793277" w:rsidP="00793277">
      <w:pPr>
        <w:outlineLvl w:val="2"/>
        <w:rPr>
          <w:b/>
          <w:u w:val="single"/>
          <w:lang w:val="en-US" w:eastAsia="ko-KR"/>
        </w:rPr>
      </w:pPr>
      <w:r w:rsidRPr="00793277">
        <w:rPr>
          <w:b/>
          <w:u w:val="single"/>
          <w:lang w:eastAsia="ko-KR"/>
        </w:rPr>
        <w:t xml:space="preserve">Issue 4-1-A: Time-based cell reselection in earth moving cell NTN </w:t>
      </w:r>
      <w:proofErr w:type="gramStart"/>
      <w:r w:rsidRPr="00793277">
        <w:rPr>
          <w:b/>
          <w:u w:val="single"/>
          <w:lang w:eastAsia="ko-KR"/>
        </w:rPr>
        <w:t>deployments</w:t>
      </w:r>
      <w:proofErr w:type="gramEnd"/>
    </w:p>
    <w:p w14:paraId="1C4E5A9E" w14:textId="77777777" w:rsidR="00390EEE" w:rsidRPr="000F092E" w:rsidRDefault="00390EEE" w:rsidP="00390EEE">
      <w:pPr>
        <w:pStyle w:val="ListParagraph"/>
        <w:numPr>
          <w:ilvl w:val="0"/>
          <w:numId w:val="5"/>
        </w:numPr>
        <w:spacing w:after="120"/>
        <w:ind w:left="644" w:firstLineChars="0"/>
        <w:rPr>
          <w:szCs w:val="24"/>
          <w:lang w:eastAsia="zh-CN"/>
        </w:rPr>
      </w:pPr>
      <w:r w:rsidRPr="000F092E">
        <w:rPr>
          <w:szCs w:val="24"/>
          <w:lang w:eastAsia="zh-CN"/>
        </w:rPr>
        <w:t>No agreement.</w:t>
      </w:r>
    </w:p>
    <w:p w14:paraId="29BDD490" w14:textId="77777777" w:rsidR="00793277" w:rsidRPr="00793277" w:rsidRDefault="00793277" w:rsidP="000F62EF">
      <w:pPr>
        <w:rPr>
          <w:lang w:val="en-US" w:eastAsia="ja-JP"/>
        </w:rPr>
      </w:pPr>
    </w:p>
    <w:p w14:paraId="29F0F9EB" w14:textId="79247511" w:rsidR="00793277" w:rsidRPr="0009388E" w:rsidRDefault="00D139DD" w:rsidP="000F62EF">
      <w:pPr>
        <w:rPr>
          <w:lang w:eastAsia="ja-JP"/>
        </w:rPr>
      </w:pPr>
      <w:r w:rsidRPr="0009388E">
        <w:rPr>
          <w:b/>
          <w:u w:val="single"/>
          <w:lang w:eastAsia="ko-KR"/>
        </w:rPr>
        <w:t xml:space="preserve">Issue 4-1-B: For location-based cell reselection in earth moving cell NTN </w:t>
      </w:r>
      <w:proofErr w:type="gramStart"/>
      <w:r w:rsidRPr="0009388E">
        <w:rPr>
          <w:b/>
          <w:u w:val="single"/>
          <w:lang w:eastAsia="ko-KR"/>
        </w:rPr>
        <w:t>deployments</w:t>
      </w:r>
      <w:proofErr w:type="gramEnd"/>
    </w:p>
    <w:p w14:paraId="496C7E85" w14:textId="77777777" w:rsidR="0000278B" w:rsidRPr="0009388E" w:rsidRDefault="0000278B" w:rsidP="0000278B">
      <w:pPr>
        <w:spacing w:after="120" w:line="252" w:lineRule="auto"/>
        <w:ind w:firstLine="284"/>
        <w:rPr>
          <w:b/>
          <w:bCs/>
          <w:u w:val="single"/>
          <w:lang w:eastAsia="ja-JP"/>
        </w:rPr>
      </w:pPr>
      <w:r w:rsidRPr="0009388E">
        <w:rPr>
          <w:b/>
          <w:bCs/>
          <w:u w:val="single"/>
          <w:lang w:eastAsia="ja-JP"/>
        </w:rPr>
        <w:t>Agreement:</w:t>
      </w:r>
    </w:p>
    <w:p w14:paraId="130D4BE8" w14:textId="783ED122" w:rsidR="001F1BD0" w:rsidRPr="0009388E" w:rsidRDefault="001F1BD0" w:rsidP="000B1A14">
      <w:pPr>
        <w:pStyle w:val="ListParagraph"/>
        <w:numPr>
          <w:ilvl w:val="0"/>
          <w:numId w:val="10"/>
        </w:numPr>
        <w:overflowPunct/>
        <w:autoSpaceDE/>
        <w:adjustRightInd/>
        <w:spacing w:after="120" w:line="252" w:lineRule="auto"/>
        <w:ind w:left="644" w:firstLineChars="0"/>
        <w:textAlignment w:val="auto"/>
        <w:rPr>
          <w:lang w:eastAsia="ja-JP"/>
        </w:rPr>
      </w:pPr>
      <w:r w:rsidRPr="0009388E">
        <w:rPr>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49FC2024" w14:textId="2BA116B4" w:rsidR="001F1BD0" w:rsidRPr="0009388E" w:rsidRDefault="001F1BD0" w:rsidP="000B1A14">
      <w:pPr>
        <w:pStyle w:val="ListParagraph"/>
        <w:numPr>
          <w:ilvl w:val="1"/>
          <w:numId w:val="10"/>
        </w:numPr>
        <w:overflowPunct/>
        <w:autoSpaceDE/>
        <w:adjustRightInd/>
        <w:spacing w:after="120" w:line="252" w:lineRule="auto"/>
        <w:ind w:left="1364" w:firstLineChars="0"/>
        <w:textAlignment w:val="auto"/>
        <w:rPr>
          <w:lang w:eastAsia="ja-JP"/>
        </w:rPr>
      </w:pPr>
      <w:r w:rsidRPr="0009388E">
        <w:rPr>
          <w:lang w:eastAsia="ja-JP"/>
        </w:rPr>
        <w:t>Do not further restrict DRX cycle beyond Rel-17 NR NTN.</w:t>
      </w:r>
    </w:p>
    <w:p w14:paraId="04E01437" w14:textId="06523533" w:rsidR="0009388E" w:rsidRPr="0009388E" w:rsidRDefault="0009388E" w:rsidP="000B1A14">
      <w:pPr>
        <w:pStyle w:val="ListParagraph"/>
        <w:numPr>
          <w:ilvl w:val="1"/>
          <w:numId w:val="10"/>
        </w:numPr>
        <w:overflowPunct/>
        <w:autoSpaceDE/>
        <w:adjustRightInd/>
        <w:spacing w:after="120" w:line="252" w:lineRule="auto"/>
        <w:ind w:left="1364" w:firstLineChars="0"/>
        <w:textAlignment w:val="auto"/>
        <w:rPr>
          <w:lang w:eastAsia="ja-JP"/>
        </w:rPr>
      </w:pPr>
      <w:r w:rsidRPr="0009388E">
        <w:rPr>
          <w:lang w:eastAsia="ja-JP"/>
        </w:rPr>
        <w:t>FFS: Whether the coverage information of serving cell is (absolutely) necessary</w:t>
      </w:r>
    </w:p>
    <w:p w14:paraId="01047C92" w14:textId="7F3E6BC4" w:rsidR="00B84E73" w:rsidRDefault="00B84E73" w:rsidP="000F62EF">
      <w:pPr>
        <w:rPr>
          <w:lang w:eastAsia="ja-JP"/>
        </w:rPr>
      </w:pPr>
    </w:p>
    <w:p w14:paraId="699B2AC5" w14:textId="77777777" w:rsidR="00FE6FC9" w:rsidRPr="00FE6FC9" w:rsidRDefault="00FE6FC9" w:rsidP="00FE6FC9">
      <w:pPr>
        <w:outlineLvl w:val="2"/>
        <w:rPr>
          <w:b/>
          <w:u w:val="single"/>
          <w:lang w:val="en-US" w:eastAsia="ko-KR"/>
        </w:rPr>
      </w:pPr>
      <w:r w:rsidRPr="00FE6FC9">
        <w:rPr>
          <w:b/>
          <w:u w:val="single"/>
          <w:lang w:eastAsia="ko-KR"/>
        </w:rPr>
        <w:t xml:space="preserve">Issue 4-1-C: whether and how to manipulate </w:t>
      </w:r>
      <w:proofErr w:type="spellStart"/>
      <w:r w:rsidRPr="00FE6FC9">
        <w:rPr>
          <w:b/>
          <w:u w:val="single"/>
          <w:lang w:eastAsia="ko-KR"/>
        </w:rPr>
        <w:t>Kcarrier</w:t>
      </w:r>
      <w:proofErr w:type="spellEnd"/>
      <w:r w:rsidRPr="00FE6FC9">
        <w:rPr>
          <w:b/>
          <w:u w:val="single"/>
          <w:lang w:eastAsia="ko-KR"/>
        </w:rPr>
        <w:t xml:space="preserve"> in </w:t>
      </w:r>
      <w:proofErr w:type="spellStart"/>
      <w:r w:rsidRPr="00FE6FC9">
        <w:rPr>
          <w:b/>
          <w:u w:val="single"/>
          <w:lang w:eastAsia="ko-KR"/>
        </w:rPr>
        <w:t>Ttrigger</w:t>
      </w:r>
      <w:proofErr w:type="spellEnd"/>
    </w:p>
    <w:p w14:paraId="260F7C30" w14:textId="77777777" w:rsidR="00E96AAC" w:rsidRPr="000F092E" w:rsidRDefault="00E96AAC" w:rsidP="00E96AAC">
      <w:pPr>
        <w:pStyle w:val="ListParagraph"/>
        <w:numPr>
          <w:ilvl w:val="0"/>
          <w:numId w:val="5"/>
        </w:numPr>
        <w:spacing w:after="120"/>
        <w:ind w:left="644" w:firstLineChars="0"/>
        <w:rPr>
          <w:szCs w:val="24"/>
          <w:lang w:eastAsia="zh-CN"/>
        </w:rPr>
      </w:pPr>
      <w:r w:rsidRPr="000F092E">
        <w:rPr>
          <w:szCs w:val="24"/>
          <w:lang w:eastAsia="zh-CN"/>
        </w:rPr>
        <w:t>No agreement.</w:t>
      </w:r>
    </w:p>
    <w:p w14:paraId="2D3C651E" w14:textId="77777777" w:rsidR="00FE6FC9" w:rsidRDefault="00FE6FC9" w:rsidP="000F62EF">
      <w:pPr>
        <w:rPr>
          <w:lang w:val="en-US" w:eastAsia="ja-JP"/>
        </w:rPr>
      </w:pPr>
    </w:p>
    <w:p w14:paraId="083F7F88" w14:textId="77777777" w:rsidR="007741AB" w:rsidRPr="007741AB" w:rsidRDefault="007741AB" w:rsidP="007741AB">
      <w:pPr>
        <w:outlineLvl w:val="2"/>
        <w:rPr>
          <w:b/>
          <w:u w:val="single"/>
          <w:lang w:eastAsia="ko-KR"/>
        </w:rPr>
      </w:pPr>
      <w:r w:rsidRPr="007741AB">
        <w:rPr>
          <w:b/>
          <w:u w:val="single"/>
          <w:lang w:eastAsia="ko-KR"/>
        </w:rPr>
        <w:t>Issue 4-2: NTN-TN Cell reselection enhancements (to reduce UE power consumption)</w:t>
      </w:r>
    </w:p>
    <w:p w14:paraId="4DFA2E84" w14:textId="77777777" w:rsidR="00BD7D9D" w:rsidRDefault="00BD7D9D" w:rsidP="00BD7D9D">
      <w:pPr>
        <w:spacing w:after="120" w:line="252" w:lineRule="auto"/>
        <w:ind w:firstLine="284"/>
        <w:rPr>
          <w:b/>
          <w:bCs/>
          <w:u w:val="single"/>
          <w:lang w:eastAsia="ja-JP"/>
        </w:rPr>
      </w:pPr>
      <w:r w:rsidRPr="00503E28">
        <w:rPr>
          <w:b/>
          <w:bCs/>
          <w:u w:val="single"/>
          <w:lang w:eastAsia="ja-JP"/>
        </w:rPr>
        <w:t>Agreement:</w:t>
      </w:r>
    </w:p>
    <w:p w14:paraId="1E252E02" w14:textId="2EBA27CD" w:rsidR="00BD7D9D" w:rsidRPr="00BD7D9D" w:rsidRDefault="00BD7D9D" w:rsidP="00BD7D9D">
      <w:pPr>
        <w:pStyle w:val="ListParagraph"/>
        <w:numPr>
          <w:ilvl w:val="0"/>
          <w:numId w:val="10"/>
        </w:numPr>
        <w:ind w:left="644" w:firstLineChars="0"/>
        <w:textAlignment w:val="auto"/>
        <w:rPr>
          <w:szCs w:val="24"/>
          <w:lang w:eastAsia="zh-CN"/>
        </w:rPr>
      </w:pPr>
      <w:r>
        <w:rPr>
          <w:szCs w:val="24"/>
          <w:lang w:eastAsia="zh-CN"/>
        </w:rPr>
        <w:t xml:space="preserve">FFS: </w:t>
      </w:r>
      <w:r w:rsidRPr="00BD7D9D">
        <w:rPr>
          <w:szCs w:val="24"/>
          <w:lang w:eastAsia="zh-CN"/>
        </w:rPr>
        <w:t>RAN4 to define RRM requirements on TN-to-NTN reselection.</w:t>
      </w:r>
    </w:p>
    <w:p w14:paraId="1362B23C" w14:textId="77777777" w:rsidR="00BD7D9D" w:rsidRPr="00BD7D9D" w:rsidRDefault="00BD7D9D" w:rsidP="00BD7D9D">
      <w:pPr>
        <w:pStyle w:val="ListParagraph"/>
        <w:numPr>
          <w:ilvl w:val="1"/>
          <w:numId w:val="10"/>
        </w:numPr>
        <w:ind w:left="1364" w:firstLineChars="0"/>
        <w:textAlignment w:val="auto"/>
        <w:rPr>
          <w:szCs w:val="24"/>
          <w:lang w:eastAsia="zh-CN"/>
        </w:rPr>
      </w:pPr>
      <w:r w:rsidRPr="00BD7D9D">
        <w:rPr>
          <w:szCs w:val="24"/>
          <w:lang w:eastAsia="zh-CN"/>
        </w:rPr>
        <w:t>RAN4 to agree to reuse same side condition of assistance information for neighbour NTN cells from R17 WF R4-2207114.</w:t>
      </w:r>
    </w:p>
    <w:p w14:paraId="4C5C616B" w14:textId="77777777" w:rsidR="00BD7D9D" w:rsidRPr="00BD7D9D" w:rsidRDefault="00BD7D9D" w:rsidP="00BD7D9D">
      <w:pPr>
        <w:pStyle w:val="ListParagraph"/>
        <w:numPr>
          <w:ilvl w:val="1"/>
          <w:numId w:val="10"/>
        </w:numPr>
        <w:ind w:left="1364" w:firstLineChars="0"/>
        <w:textAlignment w:val="auto"/>
        <w:rPr>
          <w:szCs w:val="24"/>
          <w:lang w:eastAsia="zh-CN"/>
        </w:rPr>
      </w:pPr>
      <w:r w:rsidRPr="00BD7D9D">
        <w:rPr>
          <w:szCs w:val="24"/>
          <w:lang w:eastAsia="zh-CN"/>
        </w:rPr>
        <w:t>Additional side conditions can be added, as needed, and the conditions may depend on satellite types (GSO vs. non-GSO) and/or NTN cell deployments for non-GSO (earth-fixed vs. earth-moving cell).</w:t>
      </w:r>
    </w:p>
    <w:p w14:paraId="5BD76C5E" w14:textId="77777777" w:rsidR="00BD7D9D" w:rsidRDefault="00BD7D9D" w:rsidP="000F62EF">
      <w:pPr>
        <w:rPr>
          <w:lang w:eastAsia="ja-JP"/>
        </w:rPr>
      </w:pPr>
    </w:p>
    <w:p w14:paraId="2F6FD981" w14:textId="77777777" w:rsidR="00104F22" w:rsidRDefault="00104F22" w:rsidP="00104F22">
      <w:pPr>
        <w:spacing w:after="120" w:line="252" w:lineRule="auto"/>
        <w:ind w:firstLine="284"/>
        <w:rPr>
          <w:b/>
          <w:bCs/>
          <w:u w:val="single"/>
          <w:lang w:eastAsia="ja-JP"/>
        </w:rPr>
      </w:pPr>
      <w:r w:rsidRPr="00503E28">
        <w:rPr>
          <w:b/>
          <w:bCs/>
          <w:u w:val="single"/>
          <w:lang w:eastAsia="ja-JP"/>
        </w:rPr>
        <w:t>Agreement:</w:t>
      </w:r>
    </w:p>
    <w:p w14:paraId="00A31D71" w14:textId="3C182BFF" w:rsidR="00104F22" w:rsidRPr="00104F22" w:rsidRDefault="00104F22" w:rsidP="00104F22">
      <w:pPr>
        <w:pStyle w:val="ListParagraph"/>
        <w:numPr>
          <w:ilvl w:val="0"/>
          <w:numId w:val="10"/>
        </w:numPr>
        <w:ind w:left="644" w:firstLineChars="0"/>
        <w:textAlignment w:val="auto"/>
        <w:rPr>
          <w:szCs w:val="24"/>
          <w:lang w:eastAsia="zh-CN"/>
        </w:rPr>
      </w:pPr>
      <w:r w:rsidRPr="00104F22">
        <w:rPr>
          <w:szCs w:val="24"/>
          <w:lang w:eastAsia="zh-CN"/>
        </w:rPr>
        <w:t>RAN4 to define RRM requirements on NTN-to-TN cell reselection requirement without measurement enhancement for the following cases:</w:t>
      </w:r>
    </w:p>
    <w:p w14:paraId="0CAD2383" w14:textId="77777777" w:rsidR="00104F22" w:rsidRPr="00104F22" w:rsidRDefault="00104F22" w:rsidP="00104F22">
      <w:pPr>
        <w:pStyle w:val="ListParagraph"/>
        <w:numPr>
          <w:ilvl w:val="1"/>
          <w:numId w:val="10"/>
        </w:numPr>
        <w:ind w:left="1364" w:firstLineChars="0"/>
        <w:textAlignment w:val="auto"/>
        <w:rPr>
          <w:szCs w:val="24"/>
          <w:lang w:eastAsia="zh-CN"/>
        </w:rPr>
      </w:pPr>
      <w:r w:rsidRPr="00104F22">
        <w:rPr>
          <w:szCs w:val="24"/>
          <w:lang w:eastAsia="zh-CN"/>
        </w:rPr>
        <w:t>both GSO and non-GSO</w:t>
      </w:r>
    </w:p>
    <w:p w14:paraId="6938198D" w14:textId="77777777" w:rsidR="00104F22" w:rsidRPr="00104F22" w:rsidRDefault="00104F22" w:rsidP="00104F22">
      <w:pPr>
        <w:pStyle w:val="ListParagraph"/>
        <w:numPr>
          <w:ilvl w:val="1"/>
          <w:numId w:val="10"/>
        </w:numPr>
        <w:ind w:left="1364" w:firstLineChars="0"/>
        <w:textAlignment w:val="auto"/>
        <w:rPr>
          <w:szCs w:val="24"/>
          <w:lang w:eastAsia="zh-CN"/>
        </w:rPr>
      </w:pPr>
      <w:r w:rsidRPr="00104F22">
        <w:rPr>
          <w:szCs w:val="24"/>
          <w:lang w:eastAsia="zh-CN"/>
        </w:rPr>
        <w:t>both earth fixed cell and earth moving cell</w:t>
      </w:r>
    </w:p>
    <w:p w14:paraId="28392E12" w14:textId="77777777" w:rsidR="00104F22" w:rsidRPr="00104F22" w:rsidRDefault="00104F22" w:rsidP="00104F22">
      <w:pPr>
        <w:pStyle w:val="ListParagraph"/>
        <w:numPr>
          <w:ilvl w:val="1"/>
          <w:numId w:val="10"/>
        </w:numPr>
        <w:ind w:left="1364" w:firstLineChars="0"/>
        <w:textAlignment w:val="auto"/>
        <w:rPr>
          <w:szCs w:val="24"/>
          <w:lang w:eastAsia="zh-CN"/>
        </w:rPr>
      </w:pPr>
      <w:r w:rsidRPr="00104F22">
        <w:rPr>
          <w:szCs w:val="24"/>
          <w:lang w:eastAsia="zh-CN"/>
        </w:rPr>
        <w:t xml:space="preserve">FFS on </w:t>
      </w:r>
    </w:p>
    <w:p w14:paraId="34A943A7" w14:textId="77777777" w:rsidR="00104F22" w:rsidRPr="00104F22" w:rsidRDefault="00104F22" w:rsidP="00104F22">
      <w:pPr>
        <w:pStyle w:val="ListParagraph"/>
        <w:numPr>
          <w:ilvl w:val="2"/>
          <w:numId w:val="10"/>
        </w:numPr>
        <w:ind w:left="2084" w:firstLineChars="0"/>
        <w:textAlignment w:val="auto"/>
        <w:rPr>
          <w:szCs w:val="24"/>
          <w:lang w:eastAsia="zh-CN"/>
        </w:rPr>
      </w:pPr>
      <w:r w:rsidRPr="00104F22">
        <w:rPr>
          <w:szCs w:val="24"/>
          <w:lang w:eastAsia="zh-CN"/>
        </w:rPr>
        <w:t>whether/how to define the detailed UE behaviour when the UE is out of TN coverage.</w:t>
      </w:r>
    </w:p>
    <w:p w14:paraId="5C9532B6" w14:textId="77777777" w:rsidR="00104F22" w:rsidRPr="00104F22" w:rsidRDefault="00104F22" w:rsidP="00104F22">
      <w:pPr>
        <w:pStyle w:val="ListParagraph"/>
        <w:numPr>
          <w:ilvl w:val="2"/>
          <w:numId w:val="10"/>
        </w:numPr>
        <w:ind w:left="2084" w:firstLineChars="0"/>
        <w:textAlignment w:val="auto"/>
        <w:rPr>
          <w:szCs w:val="24"/>
          <w:lang w:eastAsia="zh-CN"/>
        </w:rPr>
      </w:pPr>
      <w:r w:rsidRPr="00104F22">
        <w:rPr>
          <w:szCs w:val="24"/>
          <w:lang w:eastAsia="zh-CN"/>
        </w:rPr>
        <w:lastRenderedPageBreak/>
        <w:t xml:space="preserve">how to define TN coverage for both TN band is </w:t>
      </w:r>
      <w:proofErr w:type="gramStart"/>
      <w:r w:rsidRPr="00104F22">
        <w:rPr>
          <w:szCs w:val="24"/>
          <w:lang w:eastAsia="zh-CN"/>
        </w:rPr>
        <w:t>or</w:t>
      </w:r>
      <w:proofErr w:type="gramEnd"/>
      <w:r w:rsidRPr="00104F22">
        <w:rPr>
          <w:szCs w:val="24"/>
          <w:lang w:eastAsia="zh-CN"/>
        </w:rPr>
        <w:t xml:space="preserve"> is not shared with NTN band</w:t>
      </w:r>
    </w:p>
    <w:p w14:paraId="763CF7BE" w14:textId="77777777" w:rsidR="007741AB" w:rsidRPr="007741AB" w:rsidRDefault="007741AB" w:rsidP="000F62EF">
      <w:pPr>
        <w:rPr>
          <w:lang w:eastAsia="ja-JP"/>
        </w:rPr>
      </w:pPr>
    </w:p>
    <w:p w14:paraId="2C1DF47F" w14:textId="77777777" w:rsidR="00104F22" w:rsidRDefault="00104F22" w:rsidP="00104F22">
      <w:pPr>
        <w:spacing w:after="120" w:line="252" w:lineRule="auto"/>
        <w:ind w:firstLine="284"/>
        <w:rPr>
          <w:b/>
          <w:bCs/>
          <w:u w:val="single"/>
          <w:lang w:eastAsia="ja-JP"/>
        </w:rPr>
      </w:pPr>
      <w:r w:rsidRPr="00503E28">
        <w:rPr>
          <w:b/>
          <w:bCs/>
          <w:u w:val="single"/>
          <w:lang w:eastAsia="ja-JP"/>
        </w:rPr>
        <w:t>Agreement:</w:t>
      </w:r>
    </w:p>
    <w:p w14:paraId="2DADA3AB" w14:textId="667978AB" w:rsidR="00D94CBD" w:rsidRPr="00D94CBD" w:rsidRDefault="00D94CBD" w:rsidP="00D94CBD">
      <w:pPr>
        <w:pStyle w:val="ListParagraph"/>
        <w:numPr>
          <w:ilvl w:val="0"/>
          <w:numId w:val="10"/>
        </w:numPr>
        <w:ind w:left="644" w:firstLineChars="0"/>
        <w:textAlignment w:val="auto"/>
        <w:rPr>
          <w:szCs w:val="24"/>
          <w:lang w:eastAsia="zh-CN"/>
        </w:rPr>
      </w:pPr>
      <w:r w:rsidRPr="00D94CBD">
        <w:rPr>
          <w:szCs w:val="24"/>
          <w:lang w:eastAsia="zh-CN"/>
        </w:rPr>
        <w:t>RAN4 to not define accuracy of TN coverage information provided by NTN cell.</w:t>
      </w:r>
    </w:p>
    <w:p w14:paraId="66FD4541" w14:textId="77777777" w:rsidR="00E96AAC" w:rsidRDefault="00E96AAC" w:rsidP="000F62EF">
      <w:pPr>
        <w:rPr>
          <w:lang w:eastAsia="ja-JP"/>
        </w:rPr>
      </w:pPr>
    </w:p>
    <w:p w14:paraId="7EB29218" w14:textId="77777777" w:rsidR="00994B5D" w:rsidRPr="00994B5D" w:rsidRDefault="00994B5D" w:rsidP="00994B5D">
      <w:pPr>
        <w:outlineLvl w:val="2"/>
        <w:rPr>
          <w:b/>
          <w:u w:val="single"/>
          <w:lang w:eastAsia="ko-KR"/>
        </w:rPr>
      </w:pPr>
      <w:r w:rsidRPr="00994B5D">
        <w:rPr>
          <w:b/>
          <w:u w:val="single"/>
          <w:lang w:eastAsia="ko-KR"/>
        </w:rPr>
        <w:t>Issue 4-3: NTN-NTN Cell reselection enhancements (to reduce UE power consumption)</w:t>
      </w:r>
    </w:p>
    <w:p w14:paraId="06B46B7C" w14:textId="77777777" w:rsidR="00994B5D" w:rsidRPr="000F092E" w:rsidRDefault="00994B5D" w:rsidP="00994B5D">
      <w:pPr>
        <w:pStyle w:val="ListParagraph"/>
        <w:numPr>
          <w:ilvl w:val="0"/>
          <w:numId w:val="5"/>
        </w:numPr>
        <w:spacing w:after="120"/>
        <w:ind w:left="644" w:firstLineChars="0"/>
        <w:rPr>
          <w:szCs w:val="24"/>
          <w:lang w:eastAsia="zh-CN"/>
        </w:rPr>
      </w:pPr>
      <w:r w:rsidRPr="000F092E">
        <w:rPr>
          <w:szCs w:val="24"/>
          <w:lang w:eastAsia="zh-CN"/>
        </w:rPr>
        <w:t>No agreement.</w:t>
      </w:r>
    </w:p>
    <w:p w14:paraId="7F3E0ACF" w14:textId="77777777" w:rsidR="00D94CBD" w:rsidRDefault="00D94CBD" w:rsidP="000F62EF">
      <w:pPr>
        <w:rPr>
          <w:lang w:eastAsia="ja-JP"/>
        </w:rPr>
      </w:pPr>
    </w:p>
    <w:p w14:paraId="541F384F" w14:textId="77777777" w:rsidR="00537A72" w:rsidRDefault="00537A72" w:rsidP="00537A72">
      <w:pPr>
        <w:pStyle w:val="Heading1"/>
        <w:rPr>
          <w:lang w:val="en-US" w:eastAsia="ja-JP"/>
        </w:rPr>
      </w:pPr>
      <w:r>
        <w:rPr>
          <w:lang w:val="en-US" w:eastAsia="ja-JP"/>
        </w:rPr>
        <w:t>NTN-NTN handover enhancements</w:t>
      </w:r>
    </w:p>
    <w:p w14:paraId="34A86BCB" w14:textId="77777777" w:rsidR="00F575D2" w:rsidRPr="00F575D2" w:rsidRDefault="00F575D2" w:rsidP="00F575D2">
      <w:pPr>
        <w:outlineLvl w:val="2"/>
        <w:rPr>
          <w:b/>
          <w:u w:val="single"/>
          <w:lang w:eastAsia="ko-KR"/>
        </w:rPr>
      </w:pPr>
      <w:r w:rsidRPr="00F575D2">
        <w:rPr>
          <w:b/>
          <w:u w:val="single"/>
          <w:lang w:eastAsia="ko-KR"/>
        </w:rPr>
        <w:t>Issue 5-1: RACH-less (C)HO</w:t>
      </w:r>
    </w:p>
    <w:p w14:paraId="4537F2FB" w14:textId="77777777" w:rsidR="00F575D2" w:rsidRPr="00A760A1" w:rsidRDefault="00F575D2" w:rsidP="00F575D2">
      <w:pPr>
        <w:spacing w:after="120" w:line="252" w:lineRule="auto"/>
        <w:ind w:firstLine="284"/>
        <w:rPr>
          <w:b/>
          <w:bCs/>
          <w:u w:val="single"/>
          <w:lang w:eastAsia="ja-JP"/>
        </w:rPr>
      </w:pPr>
      <w:r w:rsidRPr="00A760A1">
        <w:rPr>
          <w:b/>
          <w:bCs/>
          <w:u w:val="single"/>
          <w:lang w:eastAsia="ja-JP"/>
        </w:rPr>
        <w:t>Agreement:</w:t>
      </w:r>
    </w:p>
    <w:p w14:paraId="725DF18B" w14:textId="2E08FA15" w:rsidR="006176B3" w:rsidRPr="006176B3" w:rsidRDefault="006176B3" w:rsidP="006176B3">
      <w:pPr>
        <w:pStyle w:val="ListParagraph"/>
        <w:numPr>
          <w:ilvl w:val="0"/>
          <w:numId w:val="10"/>
        </w:numPr>
        <w:ind w:left="644" w:firstLineChars="0"/>
        <w:textAlignment w:val="auto"/>
        <w:rPr>
          <w:lang w:eastAsia="ja-JP"/>
        </w:rPr>
      </w:pPr>
      <w:r w:rsidRPr="006176B3">
        <w:rPr>
          <w:lang w:eastAsia="ja-JP"/>
        </w:rPr>
        <w:t>RAN4 to define RACH-less HO requirements for intra-/inter-satellite handover with and without gateway/</w:t>
      </w:r>
      <w:proofErr w:type="spellStart"/>
      <w:r w:rsidRPr="006176B3">
        <w:rPr>
          <w:lang w:eastAsia="ja-JP"/>
        </w:rPr>
        <w:t>gNB</w:t>
      </w:r>
      <w:proofErr w:type="spellEnd"/>
      <w:r w:rsidRPr="006176B3">
        <w:rPr>
          <w:lang w:eastAsia="ja-JP"/>
        </w:rPr>
        <w:t xml:space="preserve"> switch.</w:t>
      </w:r>
    </w:p>
    <w:p w14:paraId="1908611A"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Known and Unknown target cell condition:</w:t>
      </w:r>
    </w:p>
    <w:p w14:paraId="7181E2CE"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Reuse the R17 known/unknown condition applied in NTN HO requirements.</w:t>
      </w:r>
    </w:p>
    <w:p w14:paraId="1EE6FA2A"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If any other new aspects to be additionally added are identified based on RAN1/2 progress, those aspects will be further discussed in RAN4.</w:t>
      </w:r>
    </w:p>
    <w:p w14:paraId="1E17E484"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Whether to define the requirements for both known and unknown target cells</w:t>
      </w:r>
    </w:p>
    <w:p w14:paraId="15A66BD4"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Consider both known and unknown target cells.</w:t>
      </w:r>
    </w:p>
    <w:p w14:paraId="2C836F9F"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Whether to include fine time tracking latency in the HO latency requirement,</w:t>
      </w:r>
    </w:p>
    <w:p w14:paraId="495DE4CD"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Fine time tracking latency will be included even when target cell is known.</w:t>
      </w:r>
    </w:p>
    <w:p w14:paraId="321F7599"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Additional latency can be added, if identified and needed, based on the detailed design of the feature to be made by RAN1 and RAN2</w:t>
      </w:r>
    </w:p>
    <w:p w14:paraId="7BEF4259" w14:textId="77777777" w:rsidR="006176B3" w:rsidRPr="006176B3" w:rsidRDefault="006176B3" w:rsidP="006176B3">
      <w:pPr>
        <w:pStyle w:val="ListParagraph"/>
        <w:numPr>
          <w:ilvl w:val="0"/>
          <w:numId w:val="10"/>
        </w:numPr>
        <w:ind w:left="644" w:firstLineChars="0"/>
        <w:textAlignment w:val="auto"/>
        <w:rPr>
          <w:lang w:eastAsia="ja-JP"/>
        </w:rPr>
      </w:pPr>
      <w:r w:rsidRPr="006176B3">
        <w:rPr>
          <w:lang w:eastAsia="ja-JP"/>
        </w:rPr>
        <w:t xml:space="preserve">The detailed formula and exact values in the requirements, </w:t>
      </w:r>
      <w:proofErr w:type="gramStart"/>
      <w:r w:rsidRPr="006176B3">
        <w:rPr>
          <w:lang w:eastAsia="ja-JP"/>
        </w:rPr>
        <w:t>e.g.</w:t>
      </w:r>
      <w:proofErr w:type="gramEnd"/>
      <w:r w:rsidRPr="006176B3">
        <w:rPr>
          <w:lang w:eastAsia="ja-JP"/>
        </w:rPr>
        <w:t xml:space="preserve"> T_IU, T_SI-NR, T_RACH, </w:t>
      </w:r>
      <w:proofErr w:type="spellStart"/>
      <w:r w:rsidRPr="006176B3">
        <w:rPr>
          <w:lang w:eastAsia="ja-JP"/>
        </w:rPr>
        <w:t>T_delta</w:t>
      </w:r>
      <w:proofErr w:type="spellEnd"/>
      <w:r w:rsidRPr="006176B3">
        <w:rPr>
          <w:lang w:eastAsia="ja-JP"/>
        </w:rPr>
        <w:t xml:space="preserve">, </w:t>
      </w:r>
      <w:proofErr w:type="spellStart"/>
      <w:r w:rsidRPr="006176B3">
        <w:rPr>
          <w:lang w:eastAsia="ja-JP"/>
        </w:rPr>
        <w:t>T_processing</w:t>
      </w:r>
      <w:proofErr w:type="spellEnd"/>
      <w:r w:rsidRPr="006176B3">
        <w:rPr>
          <w:lang w:eastAsia="ja-JP"/>
        </w:rPr>
        <w:t xml:space="preserve">, </w:t>
      </w:r>
      <w:proofErr w:type="spellStart"/>
      <w:r w:rsidRPr="006176B3">
        <w:rPr>
          <w:lang w:eastAsia="ja-JP"/>
        </w:rPr>
        <w:t>T_margin</w:t>
      </w:r>
      <w:proofErr w:type="spellEnd"/>
      <w:r w:rsidRPr="006176B3">
        <w:rPr>
          <w:lang w:eastAsia="ja-JP"/>
        </w:rPr>
        <w:t xml:space="preserve">, </w:t>
      </w:r>
      <w:proofErr w:type="spellStart"/>
      <w:r w:rsidRPr="006176B3">
        <w:rPr>
          <w:lang w:eastAsia="ja-JP"/>
        </w:rPr>
        <w:t>T_search</w:t>
      </w:r>
      <w:proofErr w:type="spellEnd"/>
      <w:r w:rsidRPr="006176B3">
        <w:rPr>
          <w:lang w:eastAsia="ja-JP"/>
        </w:rPr>
        <w:t>, etc. if relevant, will be defined in the next meeting accordingly.</w:t>
      </w:r>
    </w:p>
    <w:p w14:paraId="15FC57C7" w14:textId="77777777" w:rsidR="00F575D2" w:rsidRDefault="00F575D2" w:rsidP="001D28A6">
      <w:pPr>
        <w:spacing w:after="120"/>
        <w:rPr>
          <w:szCs w:val="24"/>
          <w:lang w:eastAsia="zh-CN"/>
        </w:rPr>
      </w:pPr>
    </w:p>
    <w:p w14:paraId="60836824" w14:textId="77777777" w:rsidR="001D28A6" w:rsidRPr="001D28A6" w:rsidRDefault="001D28A6" w:rsidP="001D28A6">
      <w:pPr>
        <w:outlineLvl w:val="2"/>
        <w:rPr>
          <w:b/>
          <w:u w:val="single"/>
          <w:lang w:val="en-US" w:eastAsia="ko-KR"/>
        </w:rPr>
      </w:pPr>
      <w:r w:rsidRPr="001D28A6">
        <w:rPr>
          <w:b/>
          <w:u w:val="single"/>
          <w:lang w:eastAsia="ko-KR"/>
        </w:rPr>
        <w:t xml:space="preserve">Issue 5-2: HO for satellite switching without PCI </w:t>
      </w:r>
      <w:proofErr w:type="gramStart"/>
      <w:r w:rsidRPr="001D28A6">
        <w:rPr>
          <w:b/>
          <w:u w:val="single"/>
          <w:lang w:eastAsia="ko-KR"/>
        </w:rPr>
        <w:t>change</w:t>
      </w:r>
      <w:proofErr w:type="gramEnd"/>
    </w:p>
    <w:p w14:paraId="0C1B32F7" w14:textId="11C6C070" w:rsidR="001D28A6" w:rsidRPr="001D28A6" w:rsidRDefault="001D28A6" w:rsidP="001D28A6">
      <w:pPr>
        <w:pStyle w:val="ListParagraph"/>
        <w:numPr>
          <w:ilvl w:val="0"/>
          <w:numId w:val="5"/>
        </w:numPr>
        <w:spacing w:after="120"/>
        <w:ind w:left="644" w:firstLineChars="0"/>
        <w:rPr>
          <w:szCs w:val="24"/>
          <w:lang w:val="en-US" w:eastAsia="zh-CN"/>
        </w:rPr>
      </w:pPr>
      <w:r w:rsidRPr="002D34EE">
        <w:rPr>
          <w:lang w:eastAsia="ja-JP"/>
        </w:rPr>
        <w:t xml:space="preserve">No </w:t>
      </w:r>
      <w:r>
        <w:rPr>
          <w:lang w:eastAsia="ja-JP"/>
        </w:rPr>
        <w:t>agreement.</w:t>
      </w:r>
    </w:p>
    <w:p w14:paraId="0A7EE1E2" w14:textId="77777777" w:rsidR="001D28A6" w:rsidRPr="001D28A6" w:rsidRDefault="001D28A6" w:rsidP="001D28A6">
      <w:pPr>
        <w:spacing w:after="120"/>
        <w:rPr>
          <w:szCs w:val="24"/>
          <w:lang w:val="en-US" w:eastAsia="zh-CN"/>
        </w:rPr>
      </w:pPr>
    </w:p>
    <w:p w14:paraId="40AC5EC3" w14:textId="77777777" w:rsidR="001D28A6" w:rsidRPr="001D28A6" w:rsidRDefault="001D28A6" w:rsidP="001D28A6">
      <w:pPr>
        <w:outlineLvl w:val="2"/>
        <w:rPr>
          <w:b/>
          <w:u w:val="single"/>
          <w:lang w:val="en-US" w:eastAsia="ko-KR"/>
        </w:rPr>
      </w:pPr>
      <w:r w:rsidRPr="001D28A6">
        <w:rPr>
          <w:b/>
          <w:u w:val="single"/>
          <w:lang w:eastAsia="ko-KR"/>
        </w:rPr>
        <w:t xml:space="preserve">Issue 5-3: Group-based HO for signalling overhead </w:t>
      </w:r>
      <w:proofErr w:type="gramStart"/>
      <w:r w:rsidRPr="001D28A6">
        <w:rPr>
          <w:b/>
          <w:u w:val="single"/>
          <w:lang w:eastAsia="ko-KR"/>
        </w:rPr>
        <w:t>reduction</w:t>
      </w:r>
      <w:proofErr w:type="gramEnd"/>
    </w:p>
    <w:p w14:paraId="62F6DB75" w14:textId="1CE5C266" w:rsidR="001D28A6" w:rsidRPr="001D28A6" w:rsidRDefault="001D28A6" w:rsidP="001D28A6">
      <w:pPr>
        <w:pStyle w:val="ListParagraph"/>
        <w:numPr>
          <w:ilvl w:val="0"/>
          <w:numId w:val="5"/>
        </w:numPr>
        <w:ind w:left="644" w:firstLineChars="0"/>
        <w:rPr>
          <w:szCs w:val="24"/>
          <w:lang w:eastAsia="zh-CN"/>
        </w:rPr>
      </w:pPr>
      <w:r w:rsidRPr="002D34EE">
        <w:rPr>
          <w:lang w:eastAsia="ja-JP"/>
        </w:rPr>
        <w:t xml:space="preserve">No </w:t>
      </w:r>
      <w:r>
        <w:rPr>
          <w:lang w:eastAsia="ja-JP"/>
        </w:rPr>
        <w:t>agreement</w:t>
      </w:r>
      <w:r w:rsidRPr="001D28A6">
        <w:rPr>
          <w:lang w:eastAsia="ja-JP"/>
        </w:rPr>
        <w:t>. Wait for further progress from RAN2.</w:t>
      </w:r>
    </w:p>
    <w:p w14:paraId="334E104A" w14:textId="77777777" w:rsidR="001D28A6" w:rsidRPr="001D28A6" w:rsidRDefault="001D28A6" w:rsidP="001D28A6">
      <w:pPr>
        <w:spacing w:after="120"/>
        <w:rPr>
          <w:szCs w:val="24"/>
          <w:lang w:eastAsia="zh-CN"/>
        </w:rPr>
      </w:pPr>
    </w:p>
    <w:p w14:paraId="54D3B93A" w14:textId="77777777" w:rsidR="001D28A6" w:rsidRPr="001D28A6" w:rsidRDefault="001D28A6" w:rsidP="001D28A6">
      <w:pPr>
        <w:outlineLvl w:val="2"/>
        <w:rPr>
          <w:b/>
          <w:u w:val="single"/>
          <w:lang w:val="en-US" w:eastAsia="ko-KR"/>
        </w:rPr>
      </w:pPr>
      <w:r w:rsidRPr="001D28A6">
        <w:rPr>
          <w:b/>
          <w:u w:val="single"/>
          <w:lang w:eastAsia="ko-KR"/>
        </w:rPr>
        <w:t xml:space="preserve">Issue 5-4: Location based CHO enhancements for earth moving NTN </w:t>
      </w:r>
      <w:proofErr w:type="gramStart"/>
      <w:r w:rsidRPr="001D28A6">
        <w:rPr>
          <w:b/>
          <w:u w:val="single"/>
          <w:lang w:eastAsia="ko-KR"/>
        </w:rPr>
        <w:t>cell</w:t>
      </w:r>
      <w:proofErr w:type="gramEnd"/>
    </w:p>
    <w:p w14:paraId="18E51610" w14:textId="77DE9106" w:rsidR="001D28A6" w:rsidRPr="001D28A6" w:rsidRDefault="001D28A6" w:rsidP="001D28A6">
      <w:pPr>
        <w:pStyle w:val="ListParagraph"/>
        <w:numPr>
          <w:ilvl w:val="0"/>
          <w:numId w:val="5"/>
        </w:numPr>
        <w:ind w:left="644" w:firstLineChars="0"/>
        <w:rPr>
          <w:szCs w:val="24"/>
          <w:lang w:eastAsia="zh-CN"/>
        </w:rPr>
      </w:pPr>
      <w:r w:rsidRPr="002D34EE">
        <w:rPr>
          <w:lang w:eastAsia="ja-JP"/>
        </w:rPr>
        <w:t xml:space="preserve">No </w:t>
      </w:r>
      <w:r>
        <w:rPr>
          <w:lang w:eastAsia="ja-JP"/>
        </w:rPr>
        <w:t>agreement</w:t>
      </w:r>
      <w:r w:rsidRPr="001D28A6">
        <w:rPr>
          <w:lang w:eastAsia="ja-JP"/>
        </w:rPr>
        <w:t>. Wait for further progress from RAN2.</w:t>
      </w:r>
    </w:p>
    <w:p w14:paraId="589412AE" w14:textId="77777777" w:rsidR="0085302B" w:rsidRPr="001D28A6" w:rsidRDefault="0085302B" w:rsidP="00C43D6D">
      <w:pPr>
        <w:spacing w:after="120" w:line="252" w:lineRule="auto"/>
        <w:rPr>
          <w:lang w:eastAsia="ja-JP"/>
        </w:rPr>
      </w:pPr>
    </w:p>
    <w:p w14:paraId="37C6CDCE" w14:textId="77777777" w:rsidR="00EA377D" w:rsidRPr="00503E28" w:rsidRDefault="003521DE">
      <w:pPr>
        <w:pStyle w:val="Heading1"/>
        <w:rPr>
          <w:lang w:val="en-US" w:eastAsia="ja-JP"/>
        </w:rPr>
      </w:pPr>
      <w:r w:rsidRPr="00503E28">
        <w:rPr>
          <w:lang w:val="en-US" w:eastAsia="ja-JP"/>
        </w:rPr>
        <w:t>References</w:t>
      </w:r>
    </w:p>
    <w:p w14:paraId="60D22370" w14:textId="03DBD140" w:rsidR="003521DE" w:rsidRPr="00503E28" w:rsidRDefault="00C57E31" w:rsidP="003521DE">
      <w:pPr>
        <w:rPr>
          <w:lang w:val="en-US" w:eastAsia="ja-JP"/>
        </w:rPr>
      </w:pPr>
      <w:r w:rsidRPr="00503E28">
        <w:rPr>
          <w:lang w:val="en-US" w:eastAsia="ja-JP"/>
        </w:rPr>
        <w:t xml:space="preserve">[1] </w:t>
      </w:r>
      <w:r w:rsidR="00480D7B" w:rsidRPr="00480D7B">
        <w:rPr>
          <w:lang w:val="en-US" w:eastAsia="ja-JP"/>
        </w:rPr>
        <w:t>R4-2309971</w:t>
      </w:r>
      <w:r w:rsidRPr="00503E28">
        <w:rPr>
          <w:lang w:val="en-US" w:eastAsia="ja-JP"/>
        </w:rPr>
        <w:t xml:space="preserve">, </w:t>
      </w:r>
      <w:r w:rsidR="003E76E9" w:rsidRPr="00503E28">
        <w:rPr>
          <w:lang w:val="en-US" w:eastAsia="ja-JP"/>
        </w:rPr>
        <w:t>“</w:t>
      </w:r>
      <w:r w:rsidR="00106C1D" w:rsidRPr="00106C1D">
        <w:rPr>
          <w:lang w:val="en-US" w:eastAsia="ja-JP"/>
        </w:rPr>
        <w:t xml:space="preserve">Topic summary for [107][226] </w:t>
      </w:r>
      <w:proofErr w:type="spellStart"/>
      <w:r w:rsidR="00106C1D" w:rsidRPr="00106C1D">
        <w:rPr>
          <w:lang w:val="en-US" w:eastAsia="ja-JP"/>
        </w:rPr>
        <w:t>NR_NTN_enh</w:t>
      </w:r>
      <w:proofErr w:type="spellEnd"/>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106C1D">
        <w:rPr>
          <w:lang w:val="en-US" w:eastAsia="ja-JP"/>
        </w:rPr>
        <w:t>7</w:t>
      </w:r>
    </w:p>
    <w:sectPr w:rsidR="003521DE" w:rsidRPr="00503E28" w:rsidSect="00CF213C">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CC41" w14:textId="77777777" w:rsidR="00122DAA" w:rsidRDefault="00122DAA" w:rsidP="009C6270">
      <w:pPr>
        <w:spacing w:after="0" w:line="240" w:lineRule="auto"/>
      </w:pPr>
      <w:r>
        <w:separator/>
      </w:r>
    </w:p>
  </w:endnote>
  <w:endnote w:type="continuationSeparator" w:id="0">
    <w:p w14:paraId="46292E96" w14:textId="77777777" w:rsidR="00122DAA" w:rsidRDefault="00122DAA"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EEB2" w14:textId="77777777" w:rsidR="00122DAA" w:rsidRDefault="00122DAA" w:rsidP="009C6270">
      <w:pPr>
        <w:spacing w:after="0" w:line="240" w:lineRule="auto"/>
      </w:pPr>
      <w:r>
        <w:separator/>
      </w:r>
    </w:p>
  </w:footnote>
  <w:footnote w:type="continuationSeparator" w:id="0">
    <w:p w14:paraId="0094F4D0" w14:textId="77777777" w:rsidR="00122DAA" w:rsidRDefault="00122DAA"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AD8250E"/>
    <w:multiLevelType w:val="multilevel"/>
    <w:tmpl w:val="79D09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9328758">
    <w:abstractNumId w:val="3"/>
  </w:num>
  <w:num w:numId="2" w16cid:durableId="1454788409">
    <w:abstractNumId w:val="0"/>
  </w:num>
  <w:num w:numId="3" w16cid:durableId="165901689">
    <w:abstractNumId w:val="4"/>
  </w:num>
  <w:num w:numId="4" w16cid:durableId="955870936">
    <w:abstractNumId w:val="6"/>
  </w:num>
  <w:num w:numId="5" w16cid:durableId="248852537">
    <w:abstractNumId w:val="5"/>
  </w:num>
  <w:num w:numId="6" w16cid:durableId="1921911196">
    <w:abstractNumId w:val="7"/>
  </w:num>
  <w:num w:numId="7" w16cid:durableId="1349720492">
    <w:abstractNumId w:val="2"/>
  </w:num>
  <w:num w:numId="8" w16cid:durableId="585113881">
    <w:abstractNumId w:val="1"/>
  </w:num>
  <w:num w:numId="9" w16cid:durableId="114717612">
    <w:abstractNumId w:val="5"/>
  </w:num>
  <w:num w:numId="10" w16cid:durableId="19538282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78B"/>
    <w:rsid w:val="00002EFE"/>
    <w:rsid w:val="00004165"/>
    <w:rsid w:val="00004975"/>
    <w:rsid w:val="00004B50"/>
    <w:rsid w:val="00005383"/>
    <w:rsid w:val="0000632A"/>
    <w:rsid w:val="000066D9"/>
    <w:rsid w:val="00007BAE"/>
    <w:rsid w:val="00010CF8"/>
    <w:rsid w:val="00011103"/>
    <w:rsid w:val="000111B5"/>
    <w:rsid w:val="00012A3E"/>
    <w:rsid w:val="00013215"/>
    <w:rsid w:val="00014254"/>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32F"/>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1E0"/>
    <w:rsid w:val="00082209"/>
    <w:rsid w:val="00082AB9"/>
    <w:rsid w:val="00082C4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31B7"/>
    <w:rsid w:val="000A33F2"/>
    <w:rsid w:val="000A3D06"/>
    <w:rsid w:val="000A4121"/>
    <w:rsid w:val="000A43C1"/>
    <w:rsid w:val="000A49EE"/>
    <w:rsid w:val="000A4AA3"/>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561"/>
    <w:rsid w:val="000C0E14"/>
    <w:rsid w:val="000C1B66"/>
    <w:rsid w:val="000C2553"/>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092E"/>
    <w:rsid w:val="000F127C"/>
    <w:rsid w:val="000F1B4A"/>
    <w:rsid w:val="000F2C9B"/>
    <w:rsid w:val="000F355D"/>
    <w:rsid w:val="000F35C2"/>
    <w:rsid w:val="000F39CA"/>
    <w:rsid w:val="000F5777"/>
    <w:rsid w:val="000F58D5"/>
    <w:rsid w:val="000F62EF"/>
    <w:rsid w:val="000F651E"/>
    <w:rsid w:val="000F6522"/>
    <w:rsid w:val="000F7283"/>
    <w:rsid w:val="000F7431"/>
    <w:rsid w:val="00102370"/>
    <w:rsid w:val="0010251E"/>
    <w:rsid w:val="0010314B"/>
    <w:rsid w:val="00103E80"/>
    <w:rsid w:val="001045CE"/>
    <w:rsid w:val="00104806"/>
    <w:rsid w:val="0010481F"/>
    <w:rsid w:val="00104DAE"/>
    <w:rsid w:val="00104F22"/>
    <w:rsid w:val="00105A15"/>
    <w:rsid w:val="00105F33"/>
    <w:rsid w:val="001062E8"/>
    <w:rsid w:val="00106C1D"/>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249"/>
    <w:rsid w:val="0011538E"/>
    <w:rsid w:val="001166D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52D1"/>
    <w:rsid w:val="00156A74"/>
    <w:rsid w:val="00156DC6"/>
    <w:rsid w:val="001570DF"/>
    <w:rsid w:val="00157687"/>
    <w:rsid w:val="0015783A"/>
    <w:rsid w:val="00157B13"/>
    <w:rsid w:val="001601AC"/>
    <w:rsid w:val="00160A43"/>
    <w:rsid w:val="00161962"/>
    <w:rsid w:val="00161AB1"/>
    <w:rsid w:val="001620D6"/>
    <w:rsid w:val="001621A2"/>
    <w:rsid w:val="001621D0"/>
    <w:rsid w:val="0016251A"/>
    <w:rsid w:val="00162548"/>
    <w:rsid w:val="00162604"/>
    <w:rsid w:val="00162892"/>
    <w:rsid w:val="001628A7"/>
    <w:rsid w:val="00162EBF"/>
    <w:rsid w:val="00164467"/>
    <w:rsid w:val="001655E5"/>
    <w:rsid w:val="00165EBE"/>
    <w:rsid w:val="00166122"/>
    <w:rsid w:val="00166A8E"/>
    <w:rsid w:val="00166E75"/>
    <w:rsid w:val="0016704B"/>
    <w:rsid w:val="00167EB7"/>
    <w:rsid w:val="0017001D"/>
    <w:rsid w:val="0017075D"/>
    <w:rsid w:val="001712F4"/>
    <w:rsid w:val="00172183"/>
    <w:rsid w:val="00173239"/>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5DEF"/>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0FE"/>
    <w:rsid w:val="001C05C9"/>
    <w:rsid w:val="001C0DC7"/>
    <w:rsid w:val="001C107B"/>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19E3"/>
    <w:rsid w:val="001F1BD0"/>
    <w:rsid w:val="001F28D4"/>
    <w:rsid w:val="001F31E8"/>
    <w:rsid w:val="001F4225"/>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7C7F"/>
    <w:rsid w:val="002100E1"/>
    <w:rsid w:val="0021057C"/>
    <w:rsid w:val="002105A2"/>
    <w:rsid w:val="00210C72"/>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BC9"/>
    <w:rsid w:val="00260EC7"/>
    <w:rsid w:val="002611B9"/>
    <w:rsid w:val="00261539"/>
    <w:rsid w:val="0026179F"/>
    <w:rsid w:val="00261894"/>
    <w:rsid w:val="00261B72"/>
    <w:rsid w:val="00262CC9"/>
    <w:rsid w:val="002639DE"/>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166"/>
    <w:rsid w:val="00286518"/>
    <w:rsid w:val="00286725"/>
    <w:rsid w:val="0028717D"/>
    <w:rsid w:val="002879DB"/>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7CB"/>
    <w:rsid w:val="002A6DA6"/>
    <w:rsid w:val="002A7284"/>
    <w:rsid w:val="002A73C7"/>
    <w:rsid w:val="002A7C9E"/>
    <w:rsid w:val="002A7DA6"/>
    <w:rsid w:val="002B0E40"/>
    <w:rsid w:val="002B0F1F"/>
    <w:rsid w:val="002B1365"/>
    <w:rsid w:val="002B2429"/>
    <w:rsid w:val="002B3E29"/>
    <w:rsid w:val="002B4A06"/>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5AD"/>
    <w:rsid w:val="002C4B06"/>
    <w:rsid w:val="002C4B52"/>
    <w:rsid w:val="002D03E5"/>
    <w:rsid w:val="002D065F"/>
    <w:rsid w:val="002D0BE6"/>
    <w:rsid w:val="002D13F2"/>
    <w:rsid w:val="002D1400"/>
    <w:rsid w:val="002D2472"/>
    <w:rsid w:val="002D28DE"/>
    <w:rsid w:val="002D29CE"/>
    <w:rsid w:val="002D34EE"/>
    <w:rsid w:val="002D36EB"/>
    <w:rsid w:val="002D42F8"/>
    <w:rsid w:val="002D4378"/>
    <w:rsid w:val="002D4A6E"/>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972"/>
    <w:rsid w:val="002F4A26"/>
    <w:rsid w:val="002F4F4A"/>
    <w:rsid w:val="002F5540"/>
    <w:rsid w:val="002F5636"/>
    <w:rsid w:val="002F5984"/>
    <w:rsid w:val="002F5C65"/>
    <w:rsid w:val="002F6895"/>
    <w:rsid w:val="002F6AA1"/>
    <w:rsid w:val="002F7519"/>
    <w:rsid w:val="003004ED"/>
    <w:rsid w:val="0030127D"/>
    <w:rsid w:val="00301C3B"/>
    <w:rsid w:val="003022A5"/>
    <w:rsid w:val="0030469B"/>
    <w:rsid w:val="003048D3"/>
    <w:rsid w:val="0030707D"/>
    <w:rsid w:val="00307C3C"/>
    <w:rsid w:val="00307E51"/>
    <w:rsid w:val="00311363"/>
    <w:rsid w:val="00311F01"/>
    <w:rsid w:val="0031272C"/>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024E"/>
    <w:rsid w:val="003418CB"/>
    <w:rsid w:val="00342026"/>
    <w:rsid w:val="00342351"/>
    <w:rsid w:val="003426FC"/>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5FB1"/>
    <w:rsid w:val="003661DE"/>
    <w:rsid w:val="003667C5"/>
    <w:rsid w:val="00367059"/>
    <w:rsid w:val="003676D8"/>
    <w:rsid w:val="00367724"/>
    <w:rsid w:val="0036794A"/>
    <w:rsid w:val="003710BA"/>
    <w:rsid w:val="00371F17"/>
    <w:rsid w:val="00372021"/>
    <w:rsid w:val="00372A7D"/>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72"/>
    <w:rsid w:val="00397449"/>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931"/>
    <w:rsid w:val="003E5A52"/>
    <w:rsid w:val="003E6608"/>
    <w:rsid w:val="003E6889"/>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C67"/>
    <w:rsid w:val="00453689"/>
    <w:rsid w:val="004536CB"/>
    <w:rsid w:val="00453A6A"/>
    <w:rsid w:val="00453EB2"/>
    <w:rsid w:val="00454789"/>
    <w:rsid w:val="0045546A"/>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C43"/>
    <w:rsid w:val="00477D58"/>
    <w:rsid w:val="0048021F"/>
    <w:rsid w:val="00480508"/>
    <w:rsid w:val="00480D7B"/>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129E"/>
    <w:rsid w:val="004D1BFF"/>
    <w:rsid w:val="004D21B0"/>
    <w:rsid w:val="004D2352"/>
    <w:rsid w:val="004D2C3E"/>
    <w:rsid w:val="004D49CB"/>
    <w:rsid w:val="004D4C4B"/>
    <w:rsid w:val="004D5218"/>
    <w:rsid w:val="004D62FD"/>
    <w:rsid w:val="004D653A"/>
    <w:rsid w:val="004D737D"/>
    <w:rsid w:val="004D7A79"/>
    <w:rsid w:val="004E0843"/>
    <w:rsid w:val="004E0962"/>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0F7"/>
    <w:rsid w:val="004F6196"/>
    <w:rsid w:val="004F6DA2"/>
    <w:rsid w:val="00500C32"/>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D59"/>
    <w:rsid w:val="0059335E"/>
    <w:rsid w:val="005956EE"/>
    <w:rsid w:val="00595C86"/>
    <w:rsid w:val="00595D2F"/>
    <w:rsid w:val="00596EA0"/>
    <w:rsid w:val="00597D83"/>
    <w:rsid w:val="00597DB2"/>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78F"/>
    <w:rsid w:val="005B7B92"/>
    <w:rsid w:val="005C03FC"/>
    <w:rsid w:val="005C0C9A"/>
    <w:rsid w:val="005C0FBF"/>
    <w:rsid w:val="005C180B"/>
    <w:rsid w:val="005C1EA6"/>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182"/>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100F"/>
    <w:rsid w:val="006116FA"/>
    <w:rsid w:val="00612589"/>
    <w:rsid w:val="0061271A"/>
    <w:rsid w:val="00613187"/>
    <w:rsid w:val="006144A1"/>
    <w:rsid w:val="00615EBB"/>
    <w:rsid w:val="00616096"/>
    <w:rsid w:val="006160A2"/>
    <w:rsid w:val="006160F7"/>
    <w:rsid w:val="006176B3"/>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63C"/>
    <w:rsid w:val="006A681C"/>
    <w:rsid w:val="006A6D23"/>
    <w:rsid w:val="006A7700"/>
    <w:rsid w:val="006A7DF4"/>
    <w:rsid w:val="006B0AE4"/>
    <w:rsid w:val="006B1590"/>
    <w:rsid w:val="006B1659"/>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A8E"/>
    <w:rsid w:val="006D3E87"/>
    <w:rsid w:val="006D4176"/>
    <w:rsid w:val="006D4507"/>
    <w:rsid w:val="006D5886"/>
    <w:rsid w:val="006D5C22"/>
    <w:rsid w:val="006D5FA8"/>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47EA"/>
    <w:rsid w:val="007655D5"/>
    <w:rsid w:val="007656B2"/>
    <w:rsid w:val="00766625"/>
    <w:rsid w:val="007673A1"/>
    <w:rsid w:val="0076794D"/>
    <w:rsid w:val="00770D69"/>
    <w:rsid w:val="00771580"/>
    <w:rsid w:val="007719BF"/>
    <w:rsid w:val="00772A24"/>
    <w:rsid w:val="007741AB"/>
    <w:rsid w:val="0077495E"/>
    <w:rsid w:val="00774ACD"/>
    <w:rsid w:val="00774B2E"/>
    <w:rsid w:val="00774E8C"/>
    <w:rsid w:val="00775281"/>
    <w:rsid w:val="007763C1"/>
    <w:rsid w:val="00776E0B"/>
    <w:rsid w:val="00777E82"/>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107E"/>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67CA"/>
    <w:rsid w:val="007A79FD"/>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D00CA"/>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E2A"/>
    <w:rsid w:val="008029D5"/>
    <w:rsid w:val="0080527D"/>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6908"/>
    <w:rsid w:val="00826F94"/>
    <w:rsid w:val="00827324"/>
    <w:rsid w:val="00830C49"/>
    <w:rsid w:val="00831B52"/>
    <w:rsid w:val="00832343"/>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67AD5"/>
    <w:rsid w:val="00871A6D"/>
    <w:rsid w:val="00872878"/>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63EF"/>
    <w:rsid w:val="00896552"/>
    <w:rsid w:val="0089687B"/>
    <w:rsid w:val="0089688E"/>
    <w:rsid w:val="00896D37"/>
    <w:rsid w:val="00897333"/>
    <w:rsid w:val="00897B0E"/>
    <w:rsid w:val="008A0043"/>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4ECC"/>
    <w:rsid w:val="008D58E4"/>
    <w:rsid w:val="008D6651"/>
    <w:rsid w:val="008D6657"/>
    <w:rsid w:val="008D6672"/>
    <w:rsid w:val="008D6F25"/>
    <w:rsid w:val="008D7465"/>
    <w:rsid w:val="008E02C3"/>
    <w:rsid w:val="008E04A5"/>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6E1"/>
    <w:rsid w:val="008F77D9"/>
    <w:rsid w:val="008F7986"/>
    <w:rsid w:val="00900337"/>
    <w:rsid w:val="009018C4"/>
    <w:rsid w:val="00902C07"/>
    <w:rsid w:val="00903765"/>
    <w:rsid w:val="009038DA"/>
    <w:rsid w:val="00904977"/>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9F1"/>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2C2"/>
    <w:rsid w:val="00967493"/>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B05"/>
    <w:rsid w:val="00977020"/>
    <w:rsid w:val="00977A8C"/>
    <w:rsid w:val="00980B96"/>
    <w:rsid w:val="0098141C"/>
    <w:rsid w:val="009838AC"/>
    <w:rsid w:val="00983910"/>
    <w:rsid w:val="00983C7C"/>
    <w:rsid w:val="00984832"/>
    <w:rsid w:val="00984929"/>
    <w:rsid w:val="00984CB9"/>
    <w:rsid w:val="009857F4"/>
    <w:rsid w:val="0098653B"/>
    <w:rsid w:val="00986659"/>
    <w:rsid w:val="0098765F"/>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42D"/>
    <w:rsid w:val="0099667E"/>
    <w:rsid w:val="0099686E"/>
    <w:rsid w:val="00996A8F"/>
    <w:rsid w:val="009A092A"/>
    <w:rsid w:val="009A0E95"/>
    <w:rsid w:val="009A0FC2"/>
    <w:rsid w:val="009A1218"/>
    <w:rsid w:val="009A1DBF"/>
    <w:rsid w:val="009A2458"/>
    <w:rsid w:val="009A2692"/>
    <w:rsid w:val="009A35EE"/>
    <w:rsid w:val="009A500E"/>
    <w:rsid w:val="009A5B1E"/>
    <w:rsid w:val="009A5CF3"/>
    <w:rsid w:val="009A62FF"/>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727"/>
    <w:rsid w:val="009F59AA"/>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1AA5"/>
    <w:rsid w:val="00A3212A"/>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4205"/>
    <w:rsid w:val="00A546DE"/>
    <w:rsid w:val="00A5472D"/>
    <w:rsid w:val="00A54D9B"/>
    <w:rsid w:val="00A55160"/>
    <w:rsid w:val="00A56452"/>
    <w:rsid w:val="00A56DF0"/>
    <w:rsid w:val="00A573F8"/>
    <w:rsid w:val="00A57B56"/>
    <w:rsid w:val="00A604A4"/>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48EA"/>
    <w:rsid w:val="00B04EA9"/>
    <w:rsid w:val="00B0575B"/>
    <w:rsid w:val="00B0582D"/>
    <w:rsid w:val="00B05F66"/>
    <w:rsid w:val="00B062D4"/>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67B"/>
    <w:rsid w:val="00B20F97"/>
    <w:rsid w:val="00B21F75"/>
    <w:rsid w:val="00B22557"/>
    <w:rsid w:val="00B2387B"/>
    <w:rsid w:val="00B23B26"/>
    <w:rsid w:val="00B23EEA"/>
    <w:rsid w:val="00B24024"/>
    <w:rsid w:val="00B24140"/>
    <w:rsid w:val="00B2445E"/>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1CA4"/>
    <w:rsid w:val="00B52862"/>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F3D"/>
    <w:rsid w:val="00BB054E"/>
    <w:rsid w:val="00BB05D0"/>
    <w:rsid w:val="00BB0BE9"/>
    <w:rsid w:val="00BB0DD3"/>
    <w:rsid w:val="00BB10D1"/>
    <w:rsid w:val="00BB14F1"/>
    <w:rsid w:val="00BB1545"/>
    <w:rsid w:val="00BB2330"/>
    <w:rsid w:val="00BB23F5"/>
    <w:rsid w:val="00BB3442"/>
    <w:rsid w:val="00BB37D0"/>
    <w:rsid w:val="00BB3A5C"/>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43F"/>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D9D"/>
    <w:rsid w:val="00BD7EE6"/>
    <w:rsid w:val="00BE0194"/>
    <w:rsid w:val="00BE025A"/>
    <w:rsid w:val="00BE04A2"/>
    <w:rsid w:val="00BE08D3"/>
    <w:rsid w:val="00BE091D"/>
    <w:rsid w:val="00BE1586"/>
    <w:rsid w:val="00BE3359"/>
    <w:rsid w:val="00BE33AE"/>
    <w:rsid w:val="00BE354D"/>
    <w:rsid w:val="00BE365E"/>
    <w:rsid w:val="00BE42EA"/>
    <w:rsid w:val="00BE44C3"/>
    <w:rsid w:val="00BE4CF9"/>
    <w:rsid w:val="00BE4E3E"/>
    <w:rsid w:val="00BE545B"/>
    <w:rsid w:val="00BE66B0"/>
    <w:rsid w:val="00BE6D55"/>
    <w:rsid w:val="00BE7938"/>
    <w:rsid w:val="00BF046F"/>
    <w:rsid w:val="00BF176D"/>
    <w:rsid w:val="00BF1AE0"/>
    <w:rsid w:val="00BF1B7E"/>
    <w:rsid w:val="00BF250E"/>
    <w:rsid w:val="00BF297E"/>
    <w:rsid w:val="00BF3FF1"/>
    <w:rsid w:val="00BF45FD"/>
    <w:rsid w:val="00BF48F7"/>
    <w:rsid w:val="00BF4FA1"/>
    <w:rsid w:val="00BF518A"/>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D61"/>
    <w:rsid w:val="00C47F08"/>
    <w:rsid w:val="00C47FEE"/>
    <w:rsid w:val="00C514A6"/>
    <w:rsid w:val="00C51736"/>
    <w:rsid w:val="00C5320E"/>
    <w:rsid w:val="00C5367A"/>
    <w:rsid w:val="00C53E61"/>
    <w:rsid w:val="00C555ED"/>
    <w:rsid w:val="00C55F84"/>
    <w:rsid w:val="00C56588"/>
    <w:rsid w:val="00C569ED"/>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292"/>
    <w:rsid w:val="00CF641C"/>
    <w:rsid w:val="00CF65FB"/>
    <w:rsid w:val="00CF666D"/>
    <w:rsid w:val="00D00018"/>
    <w:rsid w:val="00D000F2"/>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4E2B"/>
    <w:rsid w:val="00D554E8"/>
    <w:rsid w:val="00D563A7"/>
    <w:rsid w:val="00D565F2"/>
    <w:rsid w:val="00D566D3"/>
    <w:rsid w:val="00D56BA9"/>
    <w:rsid w:val="00D56D80"/>
    <w:rsid w:val="00D56E3E"/>
    <w:rsid w:val="00D575DD"/>
    <w:rsid w:val="00D57DFA"/>
    <w:rsid w:val="00D605F1"/>
    <w:rsid w:val="00D61ABB"/>
    <w:rsid w:val="00D62D07"/>
    <w:rsid w:val="00D62D89"/>
    <w:rsid w:val="00D639FC"/>
    <w:rsid w:val="00D63E30"/>
    <w:rsid w:val="00D640EC"/>
    <w:rsid w:val="00D647B2"/>
    <w:rsid w:val="00D650BE"/>
    <w:rsid w:val="00D65205"/>
    <w:rsid w:val="00D65503"/>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D70"/>
    <w:rsid w:val="00DB0E0C"/>
    <w:rsid w:val="00DB121A"/>
    <w:rsid w:val="00DB148B"/>
    <w:rsid w:val="00DB23C4"/>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2B6B"/>
    <w:rsid w:val="00E13436"/>
    <w:rsid w:val="00E136E4"/>
    <w:rsid w:val="00E13C03"/>
    <w:rsid w:val="00E14500"/>
    <w:rsid w:val="00E14859"/>
    <w:rsid w:val="00E14C2A"/>
    <w:rsid w:val="00E15B9B"/>
    <w:rsid w:val="00E160A5"/>
    <w:rsid w:val="00E16272"/>
    <w:rsid w:val="00E16459"/>
    <w:rsid w:val="00E1689E"/>
    <w:rsid w:val="00E1713D"/>
    <w:rsid w:val="00E17BF2"/>
    <w:rsid w:val="00E207B1"/>
    <w:rsid w:val="00E20A43"/>
    <w:rsid w:val="00E20BD3"/>
    <w:rsid w:val="00E2145F"/>
    <w:rsid w:val="00E21763"/>
    <w:rsid w:val="00E21AB7"/>
    <w:rsid w:val="00E21F68"/>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46C"/>
    <w:rsid w:val="00E36896"/>
    <w:rsid w:val="00E369F5"/>
    <w:rsid w:val="00E37C58"/>
    <w:rsid w:val="00E37D65"/>
    <w:rsid w:val="00E4011D"/>
    <w:rsid w:val="00E40CC1"/>
    <w:rsid w:val="00E40D0A"/>
    <w:rsid w:val="00E40E90"/>
    <w:rsid w:val="00E40F60"/>
    <w:rsid w:val="00E425CF"/>
    <w:rsid w:val="00E43C21"/>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7D3"/>
    <w:rsid w:val="00E75C3E"/>
    <w:rsid w:val="00E75C7D"/>
    <w:rsid w:val="00E76235"/>
    <w:rsid w:val="00E769BB"/>
    <w:rsid w:val="00E76E11"/>
    <w:rsid w:val="00E77259"/>
    <w:rsid w:val="00E77447"/>
    <w:rsid w:val="00E779F1"/>
    <w:rsid w:val="00E80775"/>
    <w:rsid w:val="00E809BD"/>
    <w:rsid w:val="00E80B52"/>
    <w:rsid w:val="00E8220D"/>
    <w:rsid w:val="00E824C3"/>
    <w:rsid w:val="00E826EE"/>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7AD5"/>
    <w:rsid w:val="00EA00DF"/>
    <w:rsid w:val="00EA0198"/>
    <w:rsid w:val="00EA1089"/>
    <w:rsid w:val="00EA1111"/>
    <w:rsid w:val="00EA3486"/>
    <w:rsid w:val="00EA377D"/>
    <w:rsid w:val="00EA3B4F"/>
    <w:rsid w:val="00EA3C24"/>
    <w:rsid w:val="00EA4074"/>
    <w:rsid w:val="00EA48E6"/>
    <w:rsid w:val="00EA607E"/>
    <w:rsid w:val="00EA60C0"/>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E51"/>
    <w:rsid w:val="00EC7950"/>
    <w:rsid w:val="00EC7F14"/>
    <w:rsid w:val="00ED00EF"/>
    <w:rsid w:val="00ED02D2"/>
    <w:rsid w:val="00ED075F"/>
    <w:rsid w:val="00ED0A1F"/>
    <w:rsid w:val="00ED1C58"/>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CE0"/>
    <w:rsid w:val="00F07CF0"/>
    <w:rsid w:val="00F10A6F"/>
    <w:rsid w:val="00F10C8F"/>
    <w:rsid w:val="00F1152B"/>
    <w:rsid w:val="00F115F5"/>
    <w:rsid w:val="00F1160E"/>
    <w:rsid w:val="00F11868"/>
    <w:rsid w:val="00F12DE9"/>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30D2E"/>
    <w:rsid w:val="00F31783"/>
    <w:rsid w:val="00F3257A"/>
    <w:rsid w:val="00F32A18"/>
    <w:rsid w:val="00F333C1"/>
    <w:rsid w:val="00F3359C"/>
    <w:rsid w:val="00F337F4"/>
    <w:rsid w:val="00F33BEF"/>
    <w:rsid w:val="00F33C93"/>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D2"/>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2272"/>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D9"/>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5F88"/>
    <w:rsid w:val="00FB6701"/>
    <w:rsid w:val="00FB7F8C"/>
    <w:rsid w:val="00FC051F"/>
    <w:rsid w:val="00FC0597"/>
    <w:rsid w:val="00FC05F4"/>
    <w:rsid w:val="00FC06FF"/>
    <w:rsid w:val="00FC2BBB"/>
    <w:rsid w:val="00FC2BF8"/>
    <w:rsid w:val="00FC3717"/>
    <w:rsid w:val="00FC3C22"/>
    <w:rsid w:val="00FC44C8"/>
    <w:rsid w:val="00FC51E4"/>
    <w:rsid w:val="00FC61D2"/>
    <w:rsid w:val="00FC6358"/>
    <w:rsid w:val="00FC69B4"/>
    <w:rsid w:val="00FC761B"/>
    <w:rsid w:val="00FD008C"/>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6AA4"/>
    <w:rsid w:val="00FF6B09"/>
    <w:rsid w:val="00FF710C"/>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552F26"/>
  <w15:docId w15:val="{D5D4BBB4-ADC5-47EF-86FF-5A7628D5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列表段落,목록"/>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210969781">
      <w:bodyDiv w:val="1"/>
      <w:marLeft w:val="0"/>
      <w:marRight w:val="0"/>
      <w:marTop w:val="0"/>
      <w:marBottom w:val="0"/>
      <w:divBdr>
        <w:top w:val="none" w:sz="0" w:space="0" w:color="auto"/>
        <w:left w:val="none" w:sz="0" w:space="0" w:color="auto"/>
        <w:bottom w:val="none" w:sz="0" w:space="0" w:color="auto"/>
        <w:right w:val="none" w:sz="0" w:space="0" w:color="auto"/>
      </w:divBdr>
    </w:div>
    <w:div w:id="308634124">
      <w:bodyDiv w:val="1"/>
      <w:marLeft w:val="0"/>
      <w:marRight w:val="0"/>
      <w:marTop w:val="0"/>
      <w:marBottom w:val="0"/>
      <w:divBdr>
        <w:top w:val="none" w:sz="0" w:space="0" w:color="auto"/>
        <w:left w:val="none" w:sz="0" w:space="0" w:color="auto"/>
        <w:bottom w:val="none" w:sz="0" w:space="0" w:color="auto"/>
        <w:right w:val="none" w:sz="0" w:space="0" w:color="auto"/>
      </w:divBdr>
    </w:div>
    <w:div w:id="377973608">
      <w:bodyDiv w:val="1"/>
      <w:marLeft w:val="0"/>
      <w:marRight w:val="0"/>
      <w:marTop w:val="0"/>
      <w:marBottom w:val="0"/>
      <w:divBdr>
        <w:top w:val="none" w:sz="0" w:space="0" w:color="auto"/>
        <w:left w:val="none" w:sz="0" w:space="0" w:color="auto"/>
        <w:bottom w:val="none" w:sz="0" w:space="0" w:color="auto"/>
        <w:right w:val="none" w:sz="0" w:space="0" w:color="auto"/>
      </w:divBdr>
    </w:div>
    <w:div w:id="400719267">
      <w:bodyDiv w:val="1"/>
      <w:marLeft w:val="0"/>
      <w:marRight w:val="0"/>
      <w:marTop w:val="0"/>
      <w:marBottom w:val="0"/>
      <w:divBdr>
        <w:top w:val="none" w:sz="0" w:space="0" w:color="auto"/>
        <w:left w:val="none" w:sz="0" w:space="0" w:color="auto"/>
        <w:bottom w:val="none" w:sz="0" w:space="0" w:color="auto"/>
        <w:right w:val="none" w:sz="0" w:space="0" w:color="auto"/>
      </w:divBdr>
    </w:div>
    <w:div w:id="538132296">
      <w:bodyDiv w:val="1"/>
      <w:marLeft w:val="0"/>
      <w:marRight w:val="0"/>
      <w:marTop w:val="0"/>
      <w:marBottom w:val="0"/>
      <w:divBdr>
        <w:top w:val="none" w:sz="0" w:space="0" w:color="auto"/>
        <w:left w:val="none" w:sz="0" w:space="0" w:color="auto"/>
        <w:bottom w:val="none" w:sz="0" w:space="0" w:color="auto"/>
        <w:right w:val="none" w:sz="0" w:space="0" w:color="auto"/>
      </w:divBdr>
    </w:div>
    <w:div w:id="551771248">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846942890">
      <w:bodyDiv w:val="1"/>
      <w:marLeft w:val="0"/>
      <w:marRight w:val="0"/>
      <w:marTop w:val="0"/>
      <w:marBottom w:val="0"/>
      <w:divBdr>
        <w:top w:val="none" w:sz="0" w:space="0" w:color="auto"/>
        <w:left w:val="none" w:sz="0" w:space="0" w:color="auto"/>
        <w:bottom w:val="none" w:sz="0" w:space="0" w:color="auto"/>
        <w:right w:val="none" w:sz="0" w:space="0" w:color="auto"/>
      </w:divBdr>
    </w:div>
    <w:div w:id="106649544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149052325">
      <w:bodyDiv w:val="1"/>
      <w:marLeft w:val="0"/>
      <w:marRight w:val="0"/>
      <w:marTop w:val="0"/>
      <w:marBottom w:val="0"/>
      <w:divBdr>
        <w:top w:val="none" w:sz="0" w:space="0" w:color="auto"/>
        <w:left w:val="none" w:sz="0" w:space="0" w:color="auto"/>
        <w:bottom w:val="none" w:sz="0" w:space="0" w:color="auto"/>
        <w:right w:val="none" w:sz="0" w:space="0" w:color="auto"/>
      </w:divBdr>
    </w:div>
    <w:div w:id="1181352154">
      <w:bodyDiv w:val="1"/>
      <w:marLeft w:val="0"/>
      <w:marRight w:val="0"/>
      <w:marTop w:val="0"/>
      <w:marBottom w:val="0"/>
      <w:divBdr>
        <w:top w:val="none" w:sz="0" w:space="0" w:color="auto"/>
        <w:left w:val="none" w:sz="0" w:space="0" w:color="auto"/>
        <w:bottom w:val="none" w:sz="0" w:space="0" w:color="auto"/>
        <w:right w:val="none" w:sz="0" w:space="0" w:color="auto"/>
      </w:divBdr>
    </w:div>
    <w:div w:id="1201627270">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25347089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2569550">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59241715">
      <w:bodyDiv w:val="1"/>
      <w:marLeft w:val="0"/>
      <w:marRight w:val="0"/>
      <w:marTop w:val="0"/>
      <w:marBottom w:val="0"/>
      <w:divBdr>
        <w:top w:val="none" w:sz="0" w:space="0" w:color="auto"/>
        <w:left w:val="none" w:sz="0" w:space="0" w:color="auto"/>
        <w:bottom w:val="none" w:sz="0" w:space="0" w:color="auto"/>
        <w:right w:val="none" w:sz="0" w:space="0" w:color="auto"/>
      </w:divBdr>
    </w:div>
    <w:div w:id="1584097396">
      <w:bodyDiv w:val="1"/>
      <w:marLeft w:val="0"/>
      <w:marRight w:val="0"/>
      <w:marTop w:val="0"/>
      <w:marBottom w:val="0"/>
      <w:divBdr>
        <w:top w:val="none" w:sz="0" w:space="0" w:color="auto"/>
        <w:left w:val="none" w:sz="0" w:space="0" w:color="auto"/>
        <w:bottom w:val="none" w:sz="0" w:space="0" w:color="auto"/>
        <w:right w:val="none" w:sz="0" w:space="0" w:color="auto"/>
      </w:divBdr>
    </w:div>
    <w:div w:id="1599293771">
      <w:bodyDiv w:val="1"/>
      <w:marLeft w:val="0"/>
      <w:marRight w:val="0"/>
      <w:marTop w:val="0"/>
      <w:marBottom w:val="0"/>
      <w:divBdr>
        <w:top w:val="none" w:sz="0" w:space="0" w:color="auto"/>
        <w:left w:val="none" w:sz="0" w:space="0" w:color="auto"/>
        <w:bottom w:val="none" w:sz="0" w:space="0" w:color="auto"/>
        <w:right w:val="none" w:sz="0" w:space="0" w:color="auto"/>
      </w:divBdr>
    </w:div>
    <w:div w:id="1613318147">
      <w:bodyDiv w:val="1"/>
      <w:marLeft w:val="0"/>
      <w:marRight w:val="0"/>
      <w:marTop w:val="0"/>
      <w:marBottom w:val="0"/>
      <w:divBdr>
        <w:top w:val="none" w:sz="0" w:space="0" w:color="auto"/>
        <w:left w:val="none" w:sz="0" w:space="0" w:color="auto"/>
        <w:bottom w:val="none" w:sz="0" w:space="0" w:color="auto"/>
        <w:right w:val="none" w:sz="0" w:space="0" w:color="auto"/>
      </w:divBdr>
    </w:div>
    <w:div w:id="1619869704">
      <w:bodyDiv w:val="1"/>
      <w:marLeft w:val="0"/>
      <w:marRight w:val="0"/>
      <w:marTop w:val="0"/>
      <w:marBottom w:val="0"/>
      <w:divBdr>
        <w:top w:val="none" w:sz="0" w:space="0" w:color="auto"/>
        <w:left w:val="none" w:sz="0" w:space="0" w:color="auto"/>
        <w:bottom w:val="none" w:sz="0" w:space="0" w:color="auto"/>
        <w:right w:val="none" w:sz="0" w:space="0" w:color="auto"/>
      </w:divBdr>
    </w:div>
    <w:div w:id="1625504288">
      <w:bodyDiv w:val="1"/>
      <w:marLeft w:val="0"/>
      <w:marRight w:val="0"/>
      <w:marTop w:val="0"/>
      <w:marBottom w:val="0"/>
      <w:divBdr>
        <w:top w:val="none" w:sz="0" w:space="0" w:color="auto"/>
        <w:left w:val="none" w:sz="0" w:space="0" w:color="auto"/>
        <w:bottom w:val="none" w:sz="0" w:space="0" w:color="auto"/>
        <w:right w:val="none" w:sz="0" w:space="0" w:color="auto"/>
      </w:divBdr>
    </w:div>
    <w:div w:id="166582169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89397481">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816219280">
      <w:bodyDiv w:val="1"/>
      <w:marLeft w:val="0"/>
      <w:marRight w:val="0"/>
      <w:marTop w:val="0"/>
      <w:marBottom w:val="0"/>
      <w:divBdr>
        <w:top w:val="none" w:sz="0" w:space="0" w:color="auto"/>
        <w:left w:val="none" w:sz="0" w:space="0" w:color="auto"/>
        <w:bottom w:val="none" w:sz="0" w:space="0" w:color="auto"/>
        <w:right w:val="none" w:sz="0" w:space="0" w:color="auto"/>
      </w:divBdr>
    </w:div>
    <w:div w:id="1840775438">
      <w:bodyDiv w:val="1"/>
      <w:marLeft w:val="0"/>
      <w:marRight w:val="0"/>
      <w:marTop w:val="0"/>
      <w:marBottom w:val="0"/>
      <w:divBdr>
        <w:top w:val="none" w:sz="0" w:space="0" w:color="auto"/>
        <w:left w:val="none" w:sz="0" w:space="0" w:color="auto"/>
        <w:bottom w:val="none" w:sz="0" w:space="0" w:color="auto"/>
        <w:right w:val="none" w:sz="0" w:space="0" w:color="auto"/>
      </w:divBdr>
    </w:div>
    <w:div w:id="1856115580">
      <w:bodyDiv w:val="1"/>
      <w:marLeft w:val="0"/>
      <w:marRight w:val="0"/>
      <w:marTop w:val="0"/>
      <w:marBottom w:val="0"/>
      <w:divBdr>
        <w:top w:val="none" w:sz="0" w:space="0" w:color="auto"/>
        <w:left w:val="none" w:sz="0" w:space="0" w:color="auto"/>
        <w:bottom w:val="none" w:sz="0" w:space="0" w:color="auto"/>
        <w:right w:val="none" w:sz="0" w:space="0" w:color="auto"/>
      </w:divBdr>
    </w:div>
    <w:div w:id="1911963519">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1925451672">
      <w:bodyDiv w:val="1"/>
      <w:marLeft w:val="0"/>
      <w:marRight w:val="0"/>
      <w:marTop w:val="0"/>
      <w:marBottom w:val="0"/>
      <w:divBdr>
        <w:top w:val="none" w:sz="0" w:space="0" w:color="auto"/>
        <w:left w:val="none" w:sz="0" w:space="0" w:color="auto"/>
        <w:bottom w:val="none" w:sz="0" w:space="0" w:color="auto"/>
        <w:right w:val="none" w:sz="0" w:space="0" w:color="auto"/>
      </w:divBdr>
    </w:div>
    <w:div w:id="202389854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 w:id="2102212338">
      <w:bodyDiv w:val="1"/>
      <w:marLeft w:val="0"/>
      <w:marRight w:val="0"/>
      <w:marTop w:val="0"/>
      <w:marBottom w:val="0"/>
      <w:divBdr>
        <w:top w:val="none" w:sz="0" w:space="0" w:color="auto"/>
        <w:left w:val="none" w:sz="0" w:space="0" w:color="auto"/>
        <w:bottom w:val="none" w:sz="0" w:space="0" w:color="auto"/>
        <w:right w:val="none" w:sz="0" w:space="0" w:color="auto"/>
      </w:divBdr>
    </w:div>
    <w:div w:id="2124762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5AIRPNAIUNRU-1328258698-22513</_dlc_DocId>
    <_dlc_DocIdUrl xmlns="71c5aaf6-e6ce-465b-b873-5148d2a4c105">
      <Url>https://nokia.sharepoint.com/sites/c5g/5gradio/_layouts/15/DocIdRedir.aspx?ID=5AIRPNAIUNRU-1328258698-22513</Url>
      <Description>5AIRPNAIUNRU-1328258698-22513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2.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3.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FFF9A99-3D48-4F19-A75C-0D33411D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4864C9A-70DA-4F1C-B965-351DF714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763</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58</cp:revision>
  <cp:lastPrinted>2022-04-20T01:28:00Z</cp:lastPrinted>
  <dcterms:created xsi:type="dcterms:W3CDTF">2023-04-24T14:20:00Z</dcterms:created>
  <dcterms:modified xsi:type="dcterms:W3CDTF">2023-05-26T01:19:00Z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(3)3d77UyW3GV07VmTdr2epcCrhgbJIto1UmQU09q+7uGLaHurCH8GQ5PFPL5MVCx0REY7bFjhn
1zpsSMxuuzRRmVyjvSXZm48ycTAYc1+iG7+2MKQmvblRqcMjCW+dPG0XkzvD5PEtyjpeLRiO
OXTzhfYT13VV2LPMuU0YTW+VFbA7OBhc5+737NRZd2MUZ2cDs/nIYAmqXntf/ixgXvtJz43b
rLPPfIlqDCYy/Kf+jW</vt:lpwstr>
  </property>
  <property fmtid="{D5CDD505-2E9C-101B-9397-08002B2CF9AE}" pid="14" name="_2015_ms_pID_7253431">
    <vt:lpwstr>m4Ce7qyUTvASat0oEOHFv5KjQ4Mq1PEwF2PP73cucZ3U2Mp70/CnGr
kyb3JSX5BcQgNcy0U5ST/Tm1wSQBHvwWBt/O8P3zxebAqEPlgJ+jDERHFlWY4b+of58kq15E
oaI1MCWIuj0/PmNWA6YOX8WIrVX49HPCw3cNJAvsZb1kBT9IVbG/sw29lGJ1CDVtJtyv/ZUX
FESOUhf22G32PYxnLA4AXX3BWZSXfC/MR5xo</vt:lpwstr>
  </property>
  <property fmtid="{D5CDD505-2E9C-101B-9397-08002B2CF9AE}" pid="15" name="KSOProductBuildVer">
    <vt:lpwstr>2052-11.8.2.9022</vt:lpwstr>
  </property>
  <property fmtid="{D5CDD505-2E9C-101B-9397-08002B2CF9AE}" pid="16" name="_2015_ms_pID_7253432">
    <vt:lpwstr>gg==</vt:lpwstr>
  </property>
  <property fmtid="{D5CDD505-2E9C-101B-9397-08002B2CF9AE}" pid="17" name="ContentTypeId">
    <vt:lpwstr>0x01010000E5007003D3004E92B8EDD86D20E8CD</vt:lpwstr>
  </property>
  <property fmtid="{D5CDD505-2E9C-101B-9397-08002B2CF9AE}" pid="18" name="_dlc_DocIdItemGuid">
    <vt:lpwstr>eeb2a832-b419-4c79-919d-26c8653c2a4b</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ies>
</file>